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824"/>
        <w:tblW w:w="162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"/>
        <w:gridCol w:w="524"/>
        <w:gridCol w:w="3411"/>
        <w:gridCol w:w="567"/>
        <w:gridCol w:w="4534"/>
        <w:gridCol w:w="992"/>
        <w:gridCol w:w="1417"/>
        <w:gridCol w:w="1842"/>
        <w:gridCol w:w="2566"/>
        <w:gridCol w:w="427"/>
      </w:tblGrid>
      <w:tr w:rsidR="00E4021C" w:rsidRPr="008549F8">
        <w:trPr>
          <w:trHeight w:val="1119"/>
        </w:trPr>
        <w:tc>
          <w:tcPr>
            <w:tcW w:w="524" w:type="dxa"/>
            <w:gridSpan w:val="2"/>
          </w:tcPr>
          <w:p w:rsidR="00E4021C" w:rsidRPr="008549F8" w:rsidRDefault="00E4021C" w:rsidP="008549F8">
            <w:pPr>
              <w:pStyle w:val="Heading1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8549F8">
              <w:rPr>
                <w:rFonts w:cs="Times New Roman"/>
                <w:sz w:val="24"/>
                <w:szCs w:val="24"/>
              </w:rPr>
              <w:t>№</w:t>
            </w:r>
          </w:p>
        </w:tc>
        <w:tc>
          <w:tcPr>
            <w:tcW w:w="3412" w:type="dxa"/>
          </w:tcPr>
          <w:p w:rsidR="00E4021C" w:rsidRPr="008549F8" w:rsidRDefault="00E4021C" w:rsidP="008549F8">
            <w:pPr>
              <w:pStyle w:val="Title"/>
              <w:rPr>
                <w:rFonts w:cs="Times New Roman"/>
                <w:sz w:val="24"/>
                <w:szCs w:val="24"/>
              </w:rPr>
            </w:pPr>
            <w:r w:rsidRPr="008549F8">
              <w:rPr>
                <w:rFonts w:cs="Times New Roman"/>
                <w:sz w:val="24"/>
                <w:szCs w:val="24"/>
              </w:rPr>
              <w:t>Дарсил тема</w:t>
            </w:r>
          </w:p>
          <w:p w:rsidR="00E4021C" w:rsidRPr="008549F8" w:rsidRDefault="00E4021C" w:rsidP="008549F8">
            <w:pPr>
              <w:pStyle w:val="Subtitle"/>
              <w:spacing w:after="0" w:line="240" w:lineRule="auto"/>
              <w:rPr>
                <w:rFonts w:cs="Times New Roman"/>
                <w:b/>
                <w:bCs/>
              </w:rPr>
            </w:pPr>
            <w:r w:rsidRPr="008549F8">
              <w:rPr>
                <w:rFonts w:cs="Times New Roman"/>
                <w:b/>
                <w:bCs/>
              </w:rPr>
              <w:t>3 класс   Авар калам Х</w:t>
            </w:r>
            <w:r w:rsidRPr="008549F8">
              <w:rPr>
                <w:rFonts w:cs="Times New Roman"/>
                <w:b/>
                <w:bCs/>
                <w:lang w:val="en-US"/>
              </w:rPr>
              <w:t>I</w:t>
            </w:r>
            <w:r w:rsidRPr="008549F8">
              <w:rPr>
                <w:rFonts w:cs="Times New Roman"/>
                <w:b/>
                <w:bCs/>
              </w:rPr>
              <w:t xml:space="preserve">.С.Вакилов   </w:t>
            </w:r>
          </w:p>
        </w:tc>
        <w:tc>
          <w:tcPr>
            <w:tcW w:w="567" w:type="dxa"/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549F8">
              <w:rPr>
                <w:b/>
                <w:bCs/>
                <w:sz w:val="24"/>
                <w:szCs w:val="24"/>
              </w:rPr>
              <w:t>с</w:t>
            </w:r>
          </w:p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549F8">
              <w:rPr>
                <w:b/>
                <w:bCs/>
                <w:sz w:val="24"/>
                <w:szCs w:val="24"/>
              </w:rPr>
              <w:t>а</w:t>
            </w:r>
          </w:p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  <w:r w:rsidRPr="008549F8">
              <w:rPr>
                <w:b/>
                <w:bCs/>
                <w:sz w:val="24"/>
                <w:szCs w:val="24"/>
              </w:rPr>
              <w:t>г</w:t>
            </w:r>
            <w:r w:rsidRPr="008549F8">
              <w:rPr>
                <w:b/>
                <w:bCs/>
                <w:sz w:val="24"/>
                <w:szCs w:val="24"/>
                <w:lang w:val="en-US"/>
              </w:rPr>
              <w:t>I</w:t>
            </w:r>
          </w:p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549F8">
              <w:rPr>
                <w:b/>
                <w:bCs/>
                <w:sz w:val="24"/>
                <w:szCs w:val="24"/>
              </w:rPr>
              <w:t>а</w:t>
            </w:r>
          </w:p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549F8">
              <w:rPr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4536" w:type="dxa"/>
          </w:tcPr>
          <w:p w:rsidR="00E4021C" w:rsidRPr="008549F8" w:rsidRDefault="00E4021C" w:rsidP="008549F8">
            <w:pPr>
              <w:pStyle w:val="Heading2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8549F8">
              <w:rPr>
                <w:rFonts w:cs="Times New Roman"/>
                <w:sz w:val="24"/>
                <w:szCs w:val="24"/>
              </w:rPr>
              <w:t>Словарияб х</w:t>
            </w:r>
            <w:r w:rsidRPr="008549F8">
              <w:rPr>
                <w:rFonts w:cs="Times New Roman"/>
                <w:sz w:val="24"/>
                <w:szCs w:val="24"/>
                <w:lang w:val="en-US"/>
              </w:rPr>
              <w:t>I</w:t>
            </w:r>
            <w:r w:rsidRPr="008549F8">
              <w:rPr>
                <w:rFonts w:cs="Times New Roman"/>
                <w:sz w:val="24"/>
                <w:szCs w:val="24"/>
              </w:rPr>
              <w:t>алт</w:t>
            </w:r>
            <w:r w:rsidRPr="008549F8">
              <w:rPr>
                <w:rFonts w:cs="Times New Roman"/>
                <w:sz w:val="24"/>
                <w:szCs w:val="24"/>
                <w:lang w:val="en-US"/>
              </w:rPr>
              <w:t>I</w:t>
            </w:r>
            <w:r w:rsidRPr="008549F8">
              <w:rPr>
                <w:rFonts w:cs="Times New Roman"/>
                <w:sz w:val="24"/>
                <w:szCs w:val="24"/>
              </w:rPr>
              <w:t>и</w:t>
            </w:r>
          </w:p>
        </w:tc>
        <w:tc>
          <w:tcPr>
            <w:tcW w:w="992" w:type="dxa"/>
          </w:tcPr>
          <w:p w:rsidR="00E4021C" w:rsidRPr="008549F8" w:rsidRDefault="00E4021C" w:rsidP="008549F8">
            <w:pPr>
              <w:pStyle w:val="Heading2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8549F8">
              <w:rPr>
                <w:rFonts w:cs="Times New Roman"/>
                <w:sz w:val="24"/>
                <w:szCs w:val="24"/>
              </w:rPr>
              <w:t>Такрар гьаби</w:t>
            </w:r>
          </w:p>
        </w:tc>
        <w:tc>
          <w:tcPr>
            <w:tcW w:w="1417" w:type="dxa"/>
          </w:tcPr>
          <w:p w:rsidR="00E4021C" w:rsidRPr="008549F8" w:rsidRDefault="00E4021C" w:rsidP="008549F8">
            <w:pPr>
              <w:pStyle w:val="Heading2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8549F8">
              <w:rPr>
                <w:rFonts w:cs="Times New Roman"/>
                <w:sz w:val="24"/>
                <w:szCs w:val="24"/>
              </w:rPr>
              <w:t>Дарсил алатал</w:t>
            </w:r>
          </w:p>
        </w:tc>
        <w:tc>
          <w:tcPr>
            <w:tcW w:w="1843" w:type="dxa"/>
          </w:tcPr>
          <w:p w:rsidR="00E4021C" w:rsidRPr="008549F8" w:rsidRDefault="00E4021C" w:rsidP="008549F8">
            <w:pPr>
              <w:pStyle w:val="Heading2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8549F8">
              <w:rPr>
                <w:rFonts w:cs="Times New Roman"/>
                <w:sz w:val="24"/>
                <w:szCs w:val="24"/>
              </w:rPr>
              <w:t>Ц</w:t>
            </w:r>
            <w:r w:rsidRPr="008549F8">
              <w:rPr>
                <w:rFonts w:cs="Times New Roman"/>
                <w:sz w:val="24"/>
                <w:szCs w:val="24"/>
                <w:lang w:val="en-US"/>
              </w:rPr>
              <w:t>I</w:t>
            </w:r>
            <w:r w:rsidRPr="008549F8">
              <w:rPr>
                <w:rFonts w:cs="Times New Roman"/>
                <w:sz w:val="24"/>
                <w:szCs w:val="24"/>
              </w:rPr>
              <w:t>алдохъабазда лъазе ва бажаризе ккола</w:t>
            </w:r>
          </w:p>
        </w:tc>
        <w:tc>
          <w:tcPr>
            <w:tcW w:w="2567" w:type="dxa"/>
          </w:tcPr>
          <w:p w:rsidR="00E4021C" w:rsidRPr="008549F8" w:rsidRDefault="00E4021C" w:rsidP="008549F8">
            <w:pPr>
              <w:pStyle w:val="Heading2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8549F8">
              <w:rPr>
                <w:rFonts w:cs="Times New Roman"/>
                <w:sz w:val="24"/>
                <w:szCs w:val="24"/>
              </w:rPr>
              <w:t>Рокъобе х</w:t>
            </w:r>
            <w:r w:rsidRPr="008549F8">
              <w:rPr>
                <w:rFonts w:cs="Times New Roman"/>
                <w:sz w:val="24"/>
                <w:szCs w:val="24"/>
                <w:lang w:val="en-US"/>
              </w:rPr>
              <w:t>I</w:t>
            </w:r>
            <w:r w:rsidRPr="008549F8">
              <w:rPr>
                <w:rFonts w:cs="Times New Roman"/>
                <w:sz w:val="24"/>
                <w:szCs w:val="24"/>
              </w:rPr>
              <w:t>алт</w:t>
            </w:r>
            <w:r w:rsidRPr="008549F8">
              <w:rPr>
                <w:rFonts w:cs="Times New Roman"/>
                <w:sz w:val="24"/>
                <w:szCs w:val="24"/>
                <w:lang w:val="en-US"/>
              </w:rPr>
              <w:t>I</w:t>
            </w:r>
            <w:r w:rsidRPr="008549F8">
              <w:rPr>
                <w:rFonts w:cs="Times New Roman"/>
                <w:sz w:val="24"/>
                <w:szCs w:val="24"/>
              </w:rPr>
              <w:t>и</w:t>
            </w:r>
          </w:p>
        </w:tc>
        <w:tc>
          <w:tcPr>
            <w:tcW w:w="427" w:type="dxa"/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549F8">
              <w:rPr>
                <w:b/>
                <w:bCs/>
                <w:sz w:val="24"/>
                <w:szCs w:val="24"/>
              </w:rPr>
              <w:t>Къ</w:t>
            </w:r>
          </w:p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549F8">
              <w:rPr>
                <w:b/>
                <w:bCs/>
                <w:sz w:val="24"/>
                <w:szCs w:val="24"/>
              </w:rPr>
              <w:t>о-</w:t>
            </w:r>
          </w:p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549F8">
              <w:rPr>
                <w:b/>
                <w:bCs/>
                <w:sz w:val="24"/>
                <w:szCs w:val="24"/>
              </w:rPr>
              <w:t>м</w:t>
            </w:r>
          </w:p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549F8">
              <w:rPr>
                <w:b/>
                <w:bCs/>
                <w:sz w:val="24"/>
                <w:szCs w:val="24"/>
              </w:rPr>
              <w:t>о</w:t>
            </w:r>
          </w:p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  <w:r w:rsidRPr="008549F8">
              <w:rPr>
                <w:b/>
                <w:bCs/>
                <w:sz w:val="24"/>
                <w:szCs w:val="24"/>
              </w:rPr>
              <w:t>ц</w:t>
            </w:r>
            <w:r w:rsidRPr="008549F8">
              <w:rPr>
                <w:b/>
                <w:bCs/>
                <w:sz w:val="24"/>
                <w:szCs w:val="24"/>
                <w:lang w:val="en-US"/>
              </w:rPr>
              <w:t>I</w:t>
            </w:r>
          </w:p>
        </w:tc>
      </w:tr>
      <w:tr w:rsidR="00E4021C" w:rsidRPr="008549F8">
        <w:trPr>
          <w:trHeight w:val="456"/>
        </w:trPr>
        <w:tc>
          <w:tcPr>
            <w:tcW w:w="524" w:type="dxa"/>
            <w:gridSpan w:val="2"/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549F8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12" w:type="dxa"/>
          </w:tcPr>
          <w:p w:rsidR="00E4021C" w:rsidRPr="008549F8" w:rsidRDefault="00E4021C" w:rsidP="008549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8549F8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549F8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E4021C" w:rsidRPr="008549F8" w:rsidRDefault="00E4021C" w:rsidP="008549F8">
            <w:pPr>
              <w:spacing w:after="0" w:line="240" w:lineRule="auto"/>
              <w:ind w:firstLine="708"/>
              <w:rPr>
                <w:b/>
                <w:bCs/>
                <w:sz w:val="24"/>
                <w:szCs w:val="24"/>
              </w:rPr>
            </w:pPr>
            <w:r w:rsidRPr="008549F8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E4021C" w:rsidRPr="008549F8" w:rsidRDefault="00E4021C" w:rsidP="008549F8">
            <w:pPr>
              <w:spacing w:after="0" w:line="240" w:lineRule="auto"/>
              <w:ind w:firstLine="708"/>
              <w:rPr>
                <w:b/>
                <w:bCs/>
                <w:sz w:val="24"/>
                <w:szCs w:val="24"/>
              </w:rPr>
            </w:pPr>
            <w:r w:rsidRPr="008549F8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E4021C" w:rsidRPr="008549F8" w:rsidRDefault="00E4021C" w:rsidP="008549F8">
            <w:pPr>
              <w:spacing w:after="0" w:line="240" w:lineRule="auto"/>
              <w:ind w:firstLine="708"/>
              <w:rPr>
                <w:b/>
                <w:bCs/>
                <w:sz w:val="24"/>
                <w:szCs w:val="24"/>
              </w:rPr>
            </w:pPr>
            <w:r w:rsidRPr="008549F8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E4021C" w:rsidRPr="008549F8" w:rsidRDefault="00E4021C" w:rsidP="008549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8549F8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567" w:type="dxa"/>
          </w:tcPr>
          <w:p w:rsidR="00E4021C" w:rsidRPr="008549F8" w:rsidRDefault="00E4021C" w:rsidP="008549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8549F8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27" w:type="dxa"/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549F8">
              <w:rPr>
                <w:b/>
                <w:bCs/>
                <w:sz w:val="24"/>
                <w:szCs w:val="24"/>
              </w:rPr>
              <w:t>9</w:t>
            </w:r>
          </w:p>
        </w:tc>
      </w:tr>
      <w:tr w:rsidR="00E4021C" w:rsidRPr="008549F8">
        <w:trPr>
          <w:trHeight w:val="1028"/>
        </w:trPr>
        <w:tc>
          <w:tcPr>
            <w:tcW w:w="524" w:type="dxa"/>
            <w:gridSpan w:val="2"/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  <w:lang w:val="en-US"/>
              </w:rPr>
            </w:pPr>
            <w:r w:rsidRPr="008549F8">
              <w:rPr>
                <w:b/>
                <w:bCs/>
                <w:color w:val="1F497D"/>
                <w:sz w:val="24"/>
                <w:szCs w:val="24"/>
                <w:lang w:val="en-US"/>
              </w:rPr>
              <w:t>1</w:t>
            </w:r>
          </w:p>
        </w:tc>
        <w:tc>
          <w:tcPr>
            <w:tcW w:w="3412" w:type="dxa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49F8">
              <w:rPr>
                <w:sz w:val="24"/>
                <w:szCs w:val="24"/>
                <w:lang w:val="en-US"/>
              </w:rPr>
              <w:t>«</w:t>
            </w:r>
            <w:r w:rsidRPr="008549F8">
              <w:rPr>
                <w:sz w:val="24"/>
                <w:szCs w:val="24"/>
              </w:rPr>
              <w:t>Маг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арулазул</w:t>
            </w:r>
            <w:r w:rsidRPr="008549F8">
              <w:rPr>
                <w:sz w:val="24"/>
                <w:szCs w:val="24"/>
                <w:lang w:val="en-US"/>
              </w:rPr>
              <w:t xml:space="preserve"> </w:t>
            </w:r>
            <w:r w:rsidRPr="008549F8">
              <w:rPr>
                <w:sz w:val="24"/>
                <w:szCs w:val="24"/>
              </w:rPr>
              <w:t>Ват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ан</w:t>
            </w:r>
            <w:r w:rsidRPr="008549F8">
              <w:rPr>
                <w:sz w:val="24"/>
                <w:szCs w:val="24"/>
                <w:lang w:val="en-US"/>
              </w:rPr>
              <w:t>»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49F8">
              <w:rPr>
                <w:sz w:val="24"/>
                <w:szCs w:val="24"/>
                <w:lang w:val="en-US"/>
              </w:rPr>
              <w:t xml:space="preserve"> </w:t>
            </w:r>
            <w:r w:rsidRPr="008549F8">
              <w:rPr>
                <w:sz w:val="24"/>
                <w:szCs w:val="24"/>
              </w:rPr>
              <w:t>кеч</w:t>
            </w:r>
            <w:r w:rsidRPr="008549F8">
              <w:rPr>
                <w:sz w:val="24"/>
                <w:szCs w:val="24"/>
                <w:lang w:val="en-US"/>
              </w:rPr>
              <w:t xml:space="preserve">I </w:t>
            </w:r>
            <w:r w:rsidRPr="008549F8">
              <w:rPr>
                <w:sz w:val="24"/>
                <w:szCs w:val="24"/>
              </w:rPr>
              <w:t>Расул</w:t>
            </w:r>
            <w:r w:rsidRPr="008549F8">
              <w:rPr>
                <w:sz w:val="24"/>
                <w:szCs w:val="24"/>
                <w:lang w:val="en-US"/>
              </w:rPr>
              <w:t xml:space="preserve"> </w:t>
            </w:r>
            <w:r w:rsidRPr="008549F8">
              <w:rPr>
                <w:sz w:val="24"/>
                <w:szCs w:val="24"/>
              </w:rPr>
              <w:t>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амзатов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49F8">
              <w:rPr>
                <w:sz w:val="24"/>
                <w:szCs w:val="24"/>
                <w:lang w:val="en-US"/>
              </w:rPr>
              <w:t>«</w:t>
            </w:r>
            <w:r w:rsidRPr="008549F8">
              <w:rPr>
                <w:sz w:val="24"/>
                <w:szCs w:val="24"/>
              </w:rPr>
              <w:t>Бокьула</w:t>
            </w:r>
            <w:r w:rsidRPr="008549F8">
              <w:rPr>
                <w:sz w:val="24"/>
                <w:szCs w:val="24"/>
                <w:lang w:val="en-US"/>
              </w:rPr>
              <w:t xml:space="preserve"> </w:t>
            </w:r>
            <w:r w:rsidRPr="008549F8">
              <w:rPr>
                <w:sz w:val="24"/>
                <w:szCs w:val="24"/>
              </w:rPr>
              <w:t>раг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изе</w:t>
            </w:r>
            <w:r w:rsidRPr="008549F8">
              <w:rPr>
                <w:sz w:val="24"/>
                <w:szCs w:val="24"/>
                <w:lang w:val="en-US"/>
              </w:rPr>
              <w:t xml:space="preserve"> </w:t>
            </w:r>
            <w:r w:rsidRPr="008549F8">
              <w:rPr>
                <w:sz w:val="24"/>
                <w:szCs w:val="24"/>
              </w:rPr>
              <w:t>маг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арул</w:t>
            </w:r>
            <w:r w:rsidRPr="008549F8">
              <w:rPr>
                <w:sz w:val="24"/>
                <w:szCs w:val="24"/>
                <w:lang w:val="en-US"/>
              </w:rPr>
              <w:t xml:space="preserve"> </w:t>
            </w:r>
            <w:r w:rsidRPr="008549F8">
              <w:rPr>
                <w:sz w:val="24"/>
                <w:szCs w:val="24"/>
              </w:rPr>
              <w:t>калам</w:t>
            </w:r>
            <w:r w:rsidRPr="008549F8">
              <w:rPr>
                <w:sz w:val="24"/>
                <w:szCs w:val="24"/>
                <w:lang w:val="en-US"/>
              </w:rPr>
              <w:t xml:space="preserve">»         </w:t>
            </w:r>
            <w:r w:rsidRPr="008549F8">
              <w:rPr>
                <w:sz w:val="24"/>
                <w:szCs w:val="24"/>
              </w:rPr>
              <w:t>кеч</w:t>
            </w:r>
            <w:r w:rsidRPr="008549F8">
              <w:rPr>
                <w:sz w:val="24"/>
                <w:szCs w:val="24"/>
                <w:lang w:val="en-US"/>
              </w:rPr>
              <w:t xml:space="preserve">I </w:t>
            </w:r>
            <w:r w:rsidRPr="008549F8">
              <w:rPr>
                <w:sz w:val="24"/>
                <w:szCs w:val="24"/>
              </w:rPr>
              <w:t>Н</w:t>
            </w:r>
            <w:r w:rsidRPr="008549F8">
              <w:rPr>
                <w:sz w:val="24"/>
                <w:szCs w:val="24"/>
                <w:lang w:val="en-US"/>
              </w:rPr>
              <w:t>.</w:t>
            </w:r>
            <w:r w:rsidRPr="008549F8">
              <w:rPr>
                <w:sz w:val="24"/>
                <w:szCs w:val="24"/>
              </w:rPr>
              <w:t>Г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исаев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49F8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4536" w:type="dxa"/>
          </w:tcPr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  <w:lang w:val="en-US"/>
              </w:rPr>
            </w:pPr>
            <w:r w:rsidRPr="008549F8">
              <w:rPr>
                <w:i/>
                <w:iCs/>
                <w:color w:val="0070C0"/>
                <w:sz w:val="24"/>
                <w:szCs w:val="24"/>
              </w:rPr>
              <w:t>угьдула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,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улка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,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т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огьал</w:t>
            </w:r>
          </w:p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  <w:lang w:val="en-US"/>
              </w:rPr>
            </w:pPr>
            <w:r w:rsidRPr="008549F8">
              <w:rPr>
                <w:i/>
                <w:iCs/>
                <w:color w:val="0070C0"/>
                <w:sz w:val="24"/>
                <w:szCs w:val="24"/>
              </w:rPr>
              <w:t>зигардула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,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лебалал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,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алимзаби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 xml:space="preserve">, 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калам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,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хазина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,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рикъарал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 xml:space="preserve">, 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балъголъи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,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ралъад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,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айиб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 xml:space="preserve">, 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хвел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 xml:space="preserve"> 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гьеч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еб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,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ярагъ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,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чорхол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 xml:space="preserve"> 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бух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и</w:t>
            </w:r>
          </w:p>
        </w:tc>
        <w:tc>
          <w:tcPr>
            <w:tcW w:w="992" w:type="dxa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  <w:lang w:val="en-US"/>
              </w:rPr>
              <w:t xml:space="preserve">13 </w:t>
            </w:r>
            <w:r w:rsidRPr="008549F8">
              <w:rPr>
                <w:sz w:val="24"/>
                <w:szCs w:val="24"/>
              </w:rPr>
              <w:t>хасаб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арп</w:t>
            </w:r>
          </w:p>
        </w:tc>
        <w:tc>
          <w:tcPr>
            <w:tcW w:w="1417" w:type="dxa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Техь, компьютер, презентация, гимн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bottom w:val="nil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  <w:r w:rsidRPr="008549F8">
              <w:rPr>
                <w:color w:val="1F497D"/>
                <w:sz w:val="24"/>
                <w:szCs w:val="24"/>
              </w:rPr>
              <w:t>Маг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>арул 13 х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>арп мух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 xml:space="preserve">канго лъай, </w:t>
            </w: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  <w:r w:rsidRPr="008549F8">
              <w:rPr>
                <w:color w:val="1F497D"/>
                <w:sz w:val="24"/>
                <w:szCs w:val="24"/>
              </w:rPr>
              <w:t>гьел бит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>ун</w:t>
            </w: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  <w:r w:rsidRPr="008549F8">
              <w:rPr>
                <w:color w:val="1F497D"/>
                <w:sz w:val="24"/>
                <w:szCs w:val="24"/>
              </w:rPr>
              <w:t xml:space="preserve"> ц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>ализе ругьунлъи,</w:t>
            </w: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  <w:r w:rsidRPr="008549F8">
              <w:rPr>
                <w:color w:val="1F497D"/>
                <w:sz w:val="24"/>
                <w:szCs w:val="24"/>
              </w:rPr>
              <w:t>ц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>аларал асаразул аслияб маг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>на бич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>ч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>и,</w:t>
            </w: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  <w:r w:rsidRPr="008549F8">
              <w:rPr>
                <w:color w:val="1F497D"/>
                <w:sz w:val="24"/>
                <w:szCs w:val="24"/>
              </w:rPr>
              <w:t>ц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 xml:space="preserve">алараб тексталда </w:t>
            </w: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  <w:r w:rsidRPr="008549F8">
              <w:rPr>
                <w:color w:val="1F497D"/>
                <w:sz w:val="24"/>
                <w:szCs w:val="24"/>
              </w:rPr>
              <w:t>яги</w:t>
            </w:r>
          </w:p>
        </w:tc>
        <w:tc>
          <w:tcPr>
            <w:tcW w:w="2567" w:type="dxa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кеч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 рек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ехъе лъазабизе, гь.3,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кеч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 пасих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го ц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ализе,гь.4</w:t>
            </w:r>
          </w:p>
        </w:tc>
        <w:tc>
          <w:tcPr>
            <w:tcW w:w="427" w:type="dxa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4021C" w:rsidRPr="008549F8">
        <w:trPr>
          <w:trHeight w:val="1214"/>
        </w:trPr>
        <w:tc>
          <w:tcPr>
            <w:tcW w:w="524" w:type="dxa"/>
            <w:gridSpan w:val="2"/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  <w:lang w:val="en-US"/>
              </w:rPr>
            </w:pPr>
            <w:r w:rsidRPr="008549F8">
              <w:rPr>
                <w:b/>
                <w:bCs/>
                <w:color w:val="1F497D"/>
                <w:sz w:val="24"/>
                <w:szCs w:val="24"/>
                <w:lang w:val="en-US"/>
              </w:rPr>
              <w:t>2</w:t>
            </w:r>
          </w:p>
        </w:tc>
        <w:tc>
          <w:tcPr>
            <w:tcW w:w="3412" w:type="dxa"/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  <w:r w:rsidRPr="008549F8">
              <w:rPr>
                <w:b/>
                <w:bCs/>
                <w:sz w:val="24"/>
                <w:szCs w:val="24"/>
              </w:rPr>
              <w:t>Рии</w:t>
            </w:r>
            <w:r w:rsidRPr="008549F8">
              <w:rPr>
                <w:b/>
                <w:bCs/>
                <w:sz w:val="24"/>
                <w:szCs w:val="24"/>
                <w:lang w:val="en-US"/>
              </w:rPr>
              <w:t xml:space="preserve">.(7 </w:t>
            </w:r>
            <w:r w:rsidRPr="008549F8">
              <w:rPr>
                <w:b/>
                <w:bCs/>
                <w:sz w:val="24"/>
                <w:szCs w:val="24"/>
              </w:rPr>
              <w:t>саг</w:t>
            </w:r>
            <w:r w:rsidRPr="008549F8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8549F8">
              <w:rPr>
                <w:b/>
                <w:bCs/>
                <w:sz w:val="24"/>
                <w:szCs w:val="24"/>
              </w:rPr>
              <w:t>ат</w:t>
            </w:r>
            <w:r w:rsidRPr="008549F8">
              <w:rPr>
                <w:b/>
                <w:bCs/>
                <w:sz w:val="24"/>
                <w:szCs w:val="24"/>
                <w:lang w:val="en-US"/>
              </w:rPr>
              <w:t>)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49F8">
              <w:rPr>
                <w:sz w:val="24"/>
                <w:szCs w:val="24"/>
              </w:rPr>
              <w:t>Рии</w:t>
            </w:r>
            <w:r w:rsidRPr="008549F8">
              <w:rPr>
                <w:sz w:val="24"/>
                <w:szCs w:val="24"/>
                <w:lang w:val="en-US"/>
              </w:rPr>
              <w:t>.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49F8">
              <w:rPr>
                <w:sz w:val="24"/>
                <w:szCs w:val="24"/>
                <w:lang w:val="en-US"/>
              </w:rPr>
              <w:t>«</w:t>
            </w:r>
            <w:r w:rsidRPr="008549F8">
              <w:rPr>
                <w:sz w:val="24"/>
                <w:szCs w:val="24"/>
              </w:rPr>
              <w:t>Рии</w:t>
            </w:r>
            <w:r w:rsidRPr="008549F8">
              <w:rPr>
                <w:sz w:val="24"/>
                <w:szCs w:val="24"/>
                <w:lang w:val="en-US"/>
              </w:rPr>
              <w:t xml:space="preserve"> </w:t>
            </w:r>
            <w:r w:rsidRPr="008549F8">
              <w:rPr>
                <w:sz w:val="24"/>
                <w:szCs w:val="24"/>
              </w:rPr>
              <w:t>рак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алде</w:t>
            </w:r>
            <w:r w:rsidRPr="008549F8">
              <w:rPr>
                <w:sz w:val="24"/>
                <w:szCs w:val="24"/>
                <w:lang w:val="en-US"/>
              </w:rPr>
              <w:t xml:space="preserve"> </w:t>
            </w:r>
            <w:r w:rsidRPr="008549F8">
              <w:rPr>
                <w:sz w:val="24"/>
                <w:szCs w:val="24"/>
              </w:rPr>
              <w:t>щвей</w:t>
            </w:r>
            <w:r w:rsidRPr="008549F8">
              <w:rPr>
                <w:sz w:val="24"/>
                <w:szCs w:val="24"/>
                <w:lang w:val="en-US"/>
              </w:rPr>
              <w:t xml:space="preserve">» </w:t>
            </w:r>
            <w:r w:rsidRPr="008549F8">
              <w:rPr>
                <w:sz w:val="24"/>
                <w:szCs w:val="24"/>
              </w:rPr>
              <w:t>кеч</w:t>
            </w:r>
            <w:r w:rsidRPr="008549F8">
              <w:rPr>
                <w:sz w:val="24"/>
                <w:szCs w:val="24"/>
                <w:lang w:val="en-US"/>
              </w:rPr>
              <w:t xml:space="preserve">I </w:t>
            </w:r>
            <w:r w:rsidRPr="008549F8">
              <w:rPr>
                <w:sz w:val="24"/>
                <w:szCs w:val="24"/>
              </w:rPr>
              <w:t>М</w:t>
            </w:r>
            <w:r w:rsidRPr="008549F8">
              <w:rPr>
                <w:sz w:val="24"/>
                <w:szCs w:val="24"/>
                <w:lang w:val="en-US"/>
              </w:rPr>
              <w:t>.</w:t>
            </w:r>
            <w:r w:rsidRPr="008549F8">
              <w:rPr>
                <w:sz w:val="24"/>
                <w:szCs w:val="24"/>
              </w:rPr>
              <w:t>Г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абдулаев</w:t>
            </w:r>
          </w:p>
        </w:tc>
        <w:tc>
          <w:tcPr>
            <w:tcW w:w="567" w:type="dxa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49F8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4536" w:type="dxa"/>
          </w:tcPr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  <w:lang w:val="en-US"/>
              </w:rPr>
            </w:pPr>
            <w:r w:rsidRPr="008549F8">
              <w:rPr>
                <w:i/>
                <w:iCs/>
                <w:color w:val="0070C0"/>
                <w:sz w:val="24"/>
                <w:szCs w:val="24"/>
              </w:rPr>
              <w:t>рии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,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рохун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,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пихъ</w:t>
            </w:r>
          </w:p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  <w:lang w:val="en-US"/>
              </w:rPr>
            </w:pPr>
            <w:r w:rsidRPr="008549F8">
              <w:rPr>
                <w:i/>
                <w:iCs/>
                <w:color w:val="0070C0"/>
                <w:sz w:val="24"/>
                <w:szCs w:val="24"/>
              </w:rPr>
              <w:t>сахлъи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,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т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ор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,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адада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 xml:space="preserve">,           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радал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-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баъанида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,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мех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-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мехалда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 xml:space="preserve">, 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авлахъал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,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урухъе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 xml:space="preserve">, 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и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 xml:space="preserve">, 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хьихьана</w:t>
            </w:r>
          </w:p>
        </w:tc>
        <w:tc>
          <w:tcPr>
            <w:tcW w:w="992" w:type="dxa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49F8">
              <w:rPr>
                <w:sz w:val="24"/>
                <w:szCs w:val="24"/>
              </w:rPr>
              <w:t>хасал</w:t>
            </w:r>
            <w:r w:rsidRPr="008549F8">
              <w:rPr>
                <w:sz w:val="24"/>
                <w:szCs w:val="24"/>
                <w:lang w:val="en-US"/>
              </w:rPr>
              <w:t xml:space="preserve"> </w:t>
            </w:r>
            <w:r w:rsidRPr="008549F8">
              <w:rPr>
                <w:sz w:val="24"/>
                <w:szCs w:val="24"/>
              </w:rPr>
              <w:t>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арпал</w:t>
            </w:r>
          </w:p>
        </w:tc>
        <w:tc>
          <w:tcPr>
            <w:tcW w:w="1417" w:type="dxa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ехь,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49F8">
              <w:rPr>
                <w:sz w:val="24"/>
                <w:szCs w:val="24"/>
              </w:rPr>
              <w:t xml:space="preserve">суратал     </w:t>
            </w:r>
          </w:p>
        </w:tc>
        <w:tc>
          <w:tcPr>
            <w:tcW w:w="1843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  <w:lang w:val="en-US"/>
              </w:rPr>
            </w:pPr>
          </w:p>
        </w:tc>
        <w:tc>
          <w:tcPr>
            <w:tcW w:w="2567" w:type="dxa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49F8">
              <w:rPr>
                <w:sz w:val="24"/>
                <w:szCs w:val="24"/>
              </w:rPr>
              <w:t>гъалат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 биччач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ого</w:t>
            </w:r>
            <w:r w:rsidRPr="008549F8">
              <w:rPr>
                <w:sz w:val="24"/>
                <w:szCs w:val="24"/>
                <w:lang w:val="en-US"/>
              </w:rPr>
              <w:t xml:space="preserve"> </w:t>
            </w:r>
            <w:r w:rsidRPr="008549F8">
              <w:rPr>
                <w:sz w:val="24"/>
                <w:szCs w:val="24"/>
              </w:rPr>
              <w:t>ц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ализе</w:t>
            </w:r>
            <w:r w:rsidRPr="008549F8">
              <w:rPr>
                <w:sz w:val="24"/>
                <w:szCs w:val="24"/>
                <w:lang w:val="en-US"/>
              </w:rPr>
              <w:t xml:space="preserve">,    </w:t>
            </w:r>
            <w:r w:rsidRPr="008549F8">
              <w:rPr>
                <w:sz w:val="24"/>
                <w:szCs w:val="24"/>
              </w:rPr>
              <w:t>гь</w:t>
            </w:r>
            <w:r w:rsidRPr="008549F8">
              <w:rPr>
                <w:sz w:val="24"/>
                <w:szCs w:val="24"/>
                <w:lang w:val="en-US"/>
              </w:rPr>
              <w:t>.5-6</w:t>
            </w:r>
          </w:p>
        </w:tc>
        <w:tc>
          <w:tcPr>
            <w:tcW w:w="427" w:type="dxa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</w:tr>
      <w:tr w:rsidR="00E4021C" w:rsidRPr="008549F8">
        <w:trPr>
          <w:trHeight w:val="1075"/>
        </w:trPr>
        <w:tc>
          <w:tcPr>
            <w:tcW w:w="524" w:type="dxa"/>
            <w:gridSpan w:val="2"/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  <w:lang w:val="en-US"/>
              </w:rPr>
            </w:pPr>
            <w:r w:rsidRPr="008549F8">
              <w:rPr>
                <w:b/>
                <w:bCs/>
                <w:color w:val="1F497D"/>
                <w:sz w:val="24"/>
                <w:szCs w:val="24"/>
                <w:lang w:val="en-US"/>
              </w:rPr>
              <w:t>3</w:t>
            </w:r>
          </w:p>
        </w:tc>
        <w:tc>
          <w:tcPr>
            <w:tcW w:w="3412" w:type="dxa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49F8">
              <w:rPr>
                <w:sz w:val="24"/>
                <w:szCs w:val="24"/>
                <w:lang w:val="en-US"/>
              </w:rPr>
              <w:t>«</w:t>
            </w:r>
            <w:r w:rsidRPr="008549F8">
              <w:rPr>
                <w:sz w:val="24"/>
                <w:szCs w:val="24"/>
              </w:rPr>
              <w:t>Колхозалъул</w:t>
            </w:r>
            <w:r w:rsidRPr="008549F8">
              <w:rPr>
                <w:sz w:val="24"/>
                <w:szCs w:val="24"/>
                <w:lang w:val="en-US"/>
              </w:rPr>
              <w:t xml:space="preserve"> </w:t>
            </w:r>
            <w:r w:rsidRPr="008549F8">
              <w:rPr>
                <w:sz w:val="24"/>
                <w:szCs w:val="24"/>
              </w:rPr>
              <w:t>магъилъ</w:t>
            </w:r>
            <w:r w:rsidRPr="008549F8">
              <w:rPr>
                <w:sz w:val="24"/>
                <w:szCs w:val="24"/>
                <w:lang w:val="en-US"/>
              </w:rPr>
              <w:t xml:space="preserve">»  </w:t>
            </w:r>
            <w:r w:rsidRPr="008549F8">
              <w:rPr>
                <w:sz w:val="24"/>
                <w:szCs w:val="24"/>
              </w:rPr>
              <w:t>хабар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49F8">
              <w:rPr>
                <w:sz w:val="24"/>
                <w:szCs w:val="24"/>
                <w:lang w:val="en-US"/>
              </w:rPr>
              <w:t>«</w:t>
            </w:r>
            <w:r w:rsidRPr="008549F8">
              <w:rPr>
                <w:sz w:val="24"/>
                <w:szCs w:val="24"/>
              </w:rPr>
              <w:t>Чвахунц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ад</w:t>
            </w:r>
            <w:r w:rsidRPr="008549F8">
              <w:rPr>
                <w:sz w:val="24"/>
                <w:szCs w:val="24"/>
                <w:lang w:val="en-US"/>
              </w:rPr>
              <w:t xml:space="preserve">»  </w:t>
            </w:r>
            <w:r w:rsidRPr="008549F8">
              <w:rPr>
                <w:sz w:val="24"/>
                <w:szCs w:val="24"/>
              </w:rPr>
              <w:t>кеч</w:t>
            </w:r>
            <w:r w:rsidRPr="008549F8">
              <w:rPr>
                <w:sz w:val="24"/>
                <w:szCs w:val="24"/>
                <w:lang w:val="en-US"/>
              </w:rPr>
              <w:t xml:space="preserve">I </w:t>
            </w:r>
            <w:r w:rsidRPr="008549F8">
              <w:rPr>
                <w:sz w:val="24"/>
                <w:szCs w:val="24"/>
              </w:rPr>
              <w:t>А</w:t>
            </w:r>
            <w:r w:rsidRPr="008549F8">
              <w:rPr>
                <w:sz w:val="24"/>
                <w:szCs w:val="24"/>
                <w:lang w:val="en-US"/>
              </w:rPr>
              <w:t>.</w:t>
            </w:r>
            <w:r w:rsidRPr="008549F8">
              <w:rPr>
                <w:sz w:val="24"/>
                <w:szCs w:val="24"/>
              </w:rPr>
              <w:t>Ахъаев</w:t>
            </w:r>
          </w:p>
        </w:tc>
        <w:tc>
          <w:tcPr>
            <w:tcW w:w="567" w:type="dxa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49F8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4536" w:type="dxa"/>
          </w:tcPr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  <w:lang w:val="en-US"/>
              </w:rPr>
            </w:pPr>
            <w:r w:rsidRPr="008549F8">
              <w:rPr>
                <w:i/>
                <w:iCs/>
                <w:color w:val="0070C0"/>
                <w:sz w:val="24"/>
                <w:szCs w:val="24"/>
              </w:rPr>
              <w:t>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ащикъго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,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алаке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,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къваридго</w:t>
            </w:r>
          </w:p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  <w:lang w:val="en-US"/>
              </w:rPr>
            </w:pPr>
            <w:r w:rsidRPr="008549F8">
              <w:rPr>
                <w:i/>
                <w:iCs/>
                <w:color w:val="0070C0"/>
                <w:sz w:val="24"/>
                <w:szCs w:val="24"/>
              </w:rPr>
              <w:t>гъаримго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,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гъугъадун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,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ч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 xml:space="preserve">, 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релъен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,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квердаххел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,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ц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умур</w:t>
            </w:r>
          </w:p>
        </w:tc>
        <w:tc>
          <w:tcPr>
            <w:tcW w:w="992" w:type="dxa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хасал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арпал</w:t>
            </w:r>
          </w:p>
        </w:tc>
        <w:tc>
          <w:tcPr>
            <w:tcW w:w="1417" w:type="dxa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ехь, суратал</w:t>
            </w:r>
          </w:p>
        </w:tc>
        <w:tc>
          <w:tcPr>
            <w:tcW w:w="1843" w:type="dxa"/>
            <w:vMerge w:val="restart"/>
            <w:tcBorders>
              <w:top w:val="nil"/>
              <w:bottom w:val="nil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  <w:r w:rsidRPr="008549F8">
              <w:rPr>
                <w:color w:val="1F497D"/>
                <w:sz w:val="24"/>
                <w:szCs w:val="24"/>
              </w:rPr>
              <w:t>суратазда т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>асан</w:t>
            </w: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  <w:r w:rsidRPr="008549F8">
              <w:rPr>
                <w:color w:val="1F497D"/>
                <w:sz w:val="24"/>
                <w:szCs w:val="24"/>
              </w:rPr>
              <w:t xml:space="preserve">кьурал суалазе </w:t>
            </w: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  <w:r w:rsidRPr="008549F8">
              <w:rPr>
                <w:color w:val="1F497D"/>
                <w:sz w:val="24"/>
                <w:szCs w:val="24"/>
              </w:rPr>
              <w:t>т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>убарал</w:t>
            </w: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  <w:r w:rsidRPr="008549F8">
              <w:rPr>
                <w:color w:val="1F497D"/>
                <w:sz w:val="24"/>
                <w:szCs w:val="24"/>
              </w:rPr>
              <w:t>предложенияздалъун</w:t>
            </w: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  <w:r w:rsidRPr="008549F8">
              <w:rPr>
                <w:color w:val="1F497D"/>
                <w:sz w:val="24"/>
                <w:szCs w:val="24"/>
              </w:rPr>
              <w:t>жавабал гьаризе</w:t>
            </w: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  <w:r w:rsidRPr="008549F8">
              <w:rPr>
                <w:color w:val="1F497D"/>
                <w:sz w:val="24"/>
                <w:szCs w:val="24"/>
              </w:rPr>
              <w:t>(бицун),</w:t>
            </w: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  <w:r w:rsidRPr="008549F8">
              <w:rPr>
                <w:color w:val="1F497D"/>
                <w:sz w:val="24"/>
                <w:szCs w:val="24"/>
              </w:rPr>
              <w:t>халкъиял асарал</w:t>
            </w: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  <w:r w:rsidRPr="008549F8">
              <w:rPr>
                <w:color w:val="1F497D"/>
                <w:sz w:val="24"/>
                <w:szCs w:val="24"/>
              </w:rPr>
              <w:t xml:space="preserve"> лъай,</w:t>
            </w: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  <w:r w:rsidRPr="008549F8">
              <w:rPr>
                <w:color w:val="1F497D"/>
                <w:sz w:val="24"/>
                <w:szCs w:val="24"/>
              </w:rPr>
              <w:t xml:space="preserve">малъарал </w:t>
            </w: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  <w:r w:rsidRPr="008549F8">
              <w:rPr>
                <w:color w:val="1F497D"/>
                <w:sz w:val="24"/>
                <w:szCs w:val="24"/>
              </w:rPr>
              <w:t>гьит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 xml:space="preserve">иналго асаразул </w:t>
            </w: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  <w:r w:rsidRPr="008549F8">
              <w:rPr>
                <w:color w:val="1F497D"/>
                <w:sz w:val="24"/>
                <w:szCs w:val="24"/>
              </w:rPr>
              <w:t xml:space="preserve">къокъго </w:t>
            </w: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  <w:r w:rsidRPr="008549F8">
              <w:rPr>
                <w:color w:val="1F497D"/>
                <w:sz w:val="24"/>
                <w:szCs w:val="24"/>
              </w:rPr>
              <w:t>х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>асил</w:t>
            </w: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  <w:r w:rsidRPr="008549F8">
              <w:rPr>
                <w:color w:val="1F497D"/>
                <w:sz w:val="24"/>
                <w:szCs w:val="24"/>
              </w:rPr>
              <w:t>бицине бажари</w:t>
            </w: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  <w:r w:rsidRPr="008549F8">
              <w:rPr>
                <w:color w:val="1F497D"/>
                <w:sz w:val="24"/>
                <w:szCs w:val="24"/>
              </w:rPr>
              <w:t>ц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>аларал</w:t>
            </w: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  <w:r w:rsidRPr="008549F8">
              <w:rPr>
                <w:color w:val="1F497D"/>
                <w:sz w:val="24"/>
                <w:szCs w:val="24"/>
              </w:rPr>
              <w:t>асаразул лъугьа-</w:t>
            </w: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  <w:r w:rsidRPr="008549F8">
              <w:rPr>
                <w:color w:val="1F497D"/>
                <w:sz w:val="24"/>
                <w:szCs w:val="24"/>
              </w:rPr>
              <w:t xml:space="preserve">бахъиназе </w:t>
            </w: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  <w:r w:rsidRPr="008549F8">
              <w:rPr>
                <w:color w:val="1F497D"/>
                <w:sz w:val="24"/>
                <w:szCs w:val="24"/>
              </w:rPr>
              <w:t>ва</w:t>
            </w: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  <w:r w:rsidRPr="008549F8">
              <w:rPr>
                <w:color w:val="1F497D"/>
                <w:sz w:val="24"/>
                <w:szCs w:val="24"/>
              </w:rPr>
              <w:t xml:space="preserve"> героязул ишазе</w:t>
            </w: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  <w:r w:rsidRPr="008549F8">
              <w:rPr>
                <w:color w:val="1F497D"/>
                <w:sz w:val="24"/>
                <w:szCs w:val="24"/>
              </w:rPr>
              <w:t xml:space="preserve"> бит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>араб</w:t>
            </w: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  <w:r w:rsidRPr="008549F8">
              <w:rPr>
                <w:color w:val="1F497D"/>
                <w:sz w:val="24"/>
                <w:szCs w:val="24"/>
              </w:rPr>
              <w:t xml:space="preserve"> къимат кьезе лъай,</w:t>
            </w: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  <w:r w:rsidRPr="008549F8">
              <w:rPr>
                <w:color w:val="1F497D"/>
                <w:sz w:val="24"/>
                <w:szCs w:val="24"/>
              </w:rPr>
              <w:t>зах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>матал</w:t>
            </w: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  <w:r w:rsidRPr="008549F8">
              <w:rPr>
                <w:color w:val="1F497D"/>
                <w:sz w:val="24"/>
                <w:szCs w:val="24"/>
              </w:rPr>
              <w:t xml:space="preserve"> раг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>абазул маг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 xml:space="preserve">на </w:t>
            </w: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  <w:r w:rsidRPr="008549F8">
              <w:rPr>
                <w:color w:val="1F497D"/>
                <w:sz w:val="24"/>
                <w:szCs w:val="24"/>
              </w:rPr>
              <w:t>лъай,</w:t>
            </w: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  <w:r w:rsidRPr="008549F8">
              <w:rPr>
                <w:color w:val="1F497D"/>
                <w:sz w:val="24"/>
                <w:szCs w:val="24"/>
              </w:rPr>
              <w:t>кеч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 xml:space="preserve">  </w:t>
            </w: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  <w:r w:rsidRPr="008549F8">
              <w:rPr>
                <w:color w:val="1F497D"/>
                <w:sz w:val="24"/>
                <w:szCs w:val="24"/>
              </w:rPr>
              <w:t>пасих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 xml:space="preserve">го, </w:t>
            </w: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  <w:r w:rsidRPr="008549F8">
              <w:rPr>
                <w:color w:val="1F497D"/>
                <w:sz w:val="24"/>
                <w:szCs w:val="24"/>
              </w:rPr>
              <w:t>маг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 xml:space="preserve"> на бич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>ч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 xml:space="preserve">ун, </w:t>
            </w: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  <w:r w:rsidRPr="008549F8">
              <w:rPr>
                <w:color w:val="1F497D"/>
                <w:sz w:val="24"/>
                <w:szCs w:val="24"/>
              </w:rPr>
              <w:t>рек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 xml:space="preserve">ехъе </w:t>
            </w: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  <w:r w:rsidRPr="008549F8">
              <w:rPr>
                <w:color w:val="1F497D"/>
                <w:sz w:val="24"/>
                <w:szCs w:val="24"/>
              </w:rPr>
              <w:t>бицине бажари</w:t>
            </w:r>
          </w:p>
        </w:tc>
        <w:tc>
          <w:tcPr>
            <w:tcW w:w="2567" w:type="dxa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кеч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 рек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ехъе бицине, гь.8</w:t>
            </w:r>
          </w:p>
        </w:tc>
        <w:tc>
          <w:tcPr>
            <w:tcW w:w="427" w:type="dxa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4021C" w:rsidRPr="008549F8">
        <w:trPr>
          <w:trHeight w:val="1004"/>
        </w:trPr>
        <w:tc>
          <w:tcPr>
            <w:tcW w:w="524" w:type="dxa"/>
            <w:gridSpan w:val="2"/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</w:p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  <w:lang w:val="en-US"/>
              </w:rPr>
            </w:pPr>
            <w:r w:rsidRPr="008549F8">
              <w:rPr>
                <w:b/>
                <w:bCs/>
                <w:color w:val="1F497D"/>
                <w:sz w:val="24"/>
                <w:szCs w:val="24"/>
                <w:lang w:val="en-US"/>
              </w:rPr>
              <w:t>4</w:t>
            </w:r>
          </w:p>
        </w:tc>
        <w:tc>
          <w:tcPr>
            <w:tcW w:w="3412" w:type="dxa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49F8">
              <w:rPr>
                <w:sz w:val="24"/>
                <w:szCs w:val="24"/>
                <w:lang w:val="en-US"/>
              </w:rPr>
              <w:t>«</w:t>
            </w:r>
            <w:r w:rsidRPr="008549F8">
              <w:rPr>
                <w:sz w:val="24"/>
                <w:szCs w:val="24"/>
              </w:rPr>
              <w:t>Риидал</w:t>
            </w:r>
            <w:r w:rsidRPr="008549F8">
              <w:rPr>
                <w:sz w:val="24"/>
                <w:szCs w:val="24"/>
                <w:lang w:val="en-US"/>
              </w:rPr>
              <w:t xml:space="preserve"> </w:t>
            </w:r>
            <w:r w:rsidRPr="008549F8">
              <w:rPr>
                <w:sz w:val="24"/>
                <w:szCs w:val="24"/>
              </w:rPr>
              <w:t>муг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рузда</w:t>
            </w:r>
            <w:r w:rsidRPr="008549F8">
              <w:rPr>
                <w:sz w:val="24"/>
                <w:szCs w:val="24"/>
                <w:lang w:val="en-US"/>
              </w:rPr>
              <w:t xml:space="preserve">» </w:t>
            </w:r>
            <w:r w:rsidRPr="008549F8">
              <w:rPr>
                <w:sz w:val="24"/>
                <w:szCs w:val="24"/>
              </w:rPr>
              <w:t>хабар</w:t>
            </w:r>
            <w:r w:rsidRPr="008549F8">
              <w:rPr>
                <w:sz w:val="24"/>
                <w:szCs w:val="24"/>
                <w:lang w:val="en-US"/>
              </w:rPr>
              <w:t xml:space="preserve"> </w:t>
            </w:r>
            <w:r w:rsidRPr="008549F8">
              <w:rPr>
                <w:sz w:val="24"/>
                <w:szCs w:val="24"/>
              </w:rPr>
              <w:t>Х</w:t>
            </w:r>
            <w:r w:rsidRPr="008549F8">
              <w:rPr>
                <w:sz w:val="24"/>
                <w:szCs w:val="24"/>
                <w:lang w:val="en-US"/>
              </w:rPr>
              <w:t>I.</w:t>
            </w:r>
            <w:r w:rsidRPr="008549F8">
              <w:rPr>
                <w:sz w:val="24"/>
                <w:szCs w:val="24"/>
              </w:rPr>
              <w:t>Казиев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49F8">
              <w:rPr>
                <w:sz w:val="24"/>
                <w:szCs w:val="24"/>
                <w:lang w:val="en-US"/>
              </w:rPr>
              <w:t>«</w:t>
            </w:r>
            <w:r w:rsidRPr="008549F8">
              <w:rPr>
                <w:sz w:val="24"/>
                <w:szCs w:val="24"/>
              </w:rPr>
              <w:t>Риидал</w:t>
            </w:r>
            <w:r w:rsidRPr="008549F8">
              <w:rPr>
                <w:sz w:val="24"/>
                <w:szCs w:val="24"/>
                <w:lang w:val="en-US"/>
              </w:rPr>
              <w:t xml:space="preserve"> </w:t>
            </w:r>
            <w:r w:rsidRPr="008549F8">
              <w:rPr>
                <w:sz w:val="24"/>
                <w:szCs w:val="24"/>
              </w:rPr>
              <w:t>маг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арул</w:t>
            </w:r>
            <w:r w:rsidRPr="008549F8">
              <w:rPr>
                <w:sz w:val="24"/>
                <w:szCs w:val="24"/>
                <w:lang w:val="en-US"/>
              </w:rPr>
              <w:t xml:space="preserve"> </w:t>
            </w:r>
            <w:r w:rsidRPr="008549F8">
              <w:rPr>
                <w:sz w:val="24"/>
                <w:szCs w:val="24"/>
              </w:rPr>
              <w:t>росулъ</w:t>
            </w:r>
            <w:r w:rsidRPr="008549F8">
              <w:rPr>
                <w:sz w:val="24"/>
                <w:szCs w:val="24"/>
                <w:lang w:val="en-US"/>
              </w:rPr>
              <w:t xml:space="preserve">»  </w:t>
            </w:r>
            <w:r w:rsidRPr="008549F8">
              <w:rPr>
                <w:sz w:val="24"/>
                <w:szCs w:val="24"/>
              </w:rPr>
              <w:t>кеч</w:t>
            </w:r>
            <w:r w:rsidRPr="008549F8">
              <w:rPr>
                <w:sz w:val="24"/>
                <w:szCs w:val="24"/>
                <w:lang w:val="en-US"/>
              </w:rPr>
              <w:t xml:space="preserve">I               </w:t>
            </w:r>
            <w:r w:rsidRPr="008549F8">
              <w:rPr>
                <w:sz w:val="24"/>
                <w:szCs w:val="24"/>
              </w:rPr>
              <w:t>Г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умар</w:t>
            </w:r>
            <w:r w:rsidRPr="008549F8">
              <w:rPr>
                <w:sz w:val="24"/>
                <w:szCs w:val="24"/>
                <w:lang w:val="en-US"/>
              </w:rPr>
              <w:t>-</w:t>
            </w:r>
            <w:r w:rsidRPr="008549F8">
              <w:rPr>
                <w:sz w:val="24"/>
                <w:szCs w:val="24"/>
              </w:rPr>
              <w:t>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ажи</w:t>
            </w:r>
            <w:r w:rsidRPr="008549F8">
              <w:rPr>
                <w:sz w:val="24"/>
                <w:szCs w:val="24"/>
                <w:lang w:val="en-US"/>
              </w:rPr>
              <w:t xml:space="preserve"> </w:t>
            </w:r>
            <w:r w:rsidRPr="008549F8">
              <w:rPr>
                <w:sz w:val="24"/>
                <w:szCs w:val="24"/>
              </w:rPr>
              <w:t>Шахтаманов</w:t>
            </w:r>
          </w:p>
        </w:tc>
        <w:tc>
          <w:tcPr>
            <w:tcW w:w="567" w:type="dxa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49F8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4536" w:type="dxa"/>
          </w:tcPr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  <w:lang w:val="en-US"/>
              </w:rPr>
            </w:pPr>
            <w:r w:rsidRPr="008549F8">
              <w:rPr>
                <w:i/>
                <w:iCs/>
                <w:color w:val="0070C0"/>
                <w:sz w:val="24"/>
                <w:szCs w:val="24"/>
              </w:rPr>
              <w:t>рахълъен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,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пинхъи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,</w:t>
            </w:r>
          </w:p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  <w:lang w:val="en-US"/>
              </w:rPr>
            </w:pPr>
            <w:r w:rsidRPr="008549F8">
              <w:rPr>
                <w:i/>
                <w:iCs/>
                <w:color w:val="0070C0"/>
                <w:sz w:val="24"/>
                <w:szCs w:val="24"/>
              </w:rPr>
              <w:t>вехь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,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рехъен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,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канч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аб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,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раг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 xml:space="preserve">I, 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раг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 xml:space="preserve">I 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балел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 xml:space="preserve"> 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руго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,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нартал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,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сасараб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 xml:space="preserve">, 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бок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он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 xml:space="preserve">, 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даг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ба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,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ракълилал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 xml:space="preserve">, 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ат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ида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 xml:space="preserve"> 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иц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ал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,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риц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ил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 xml:space="preserve"> 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гъвет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хасал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арпал</w:t>
            </w:r>
          </w:p>
        </w:tc>
        <w:tc>
          <w:tcPr>
            <w:tcW w:w="1417" w:type="dxa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ехь, компьютер, суратал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  <w:vAlign w:val="center"/>
          </w:tcPr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</w:p>
        </w:tc>
        <w:tc>
          <w:tcPr>
            <w:tcW w:w="2567" w:type="dxa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хабар ц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ализе, гь.8-10, бокьараз кеч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 рек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ехъе лъазабизе гь.10-11</w:t>
            </w:r>
          </w:p>
        </w:tc>
        <w:tc>
          <w:tcPr>
            <w:tcW w:w="427" w:type="dxa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4021C" w:rsidRPr="008549F8">
        <w:trPr>
          <w:trHeight w:val="1149"/>
        </w:trPr>
        <w:tc>
          <w:tcPr>
            <w:tcW w:w="524" w:type="dxa"/>
            <w:gridSpan w:val="2"/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</w:p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  <w:lang w:val="en-US"/>
              </w:rPr>
            </w:pPr>
            <w:r w:rsidRPr="008549F8">
              <w:rPr>
                <w:b/>
                <w:bCs/>
                <w:color w:val="1F497D"/>
                <w:sz w:val="24"/>
                <w:szCs w:val="24"/>
                <w:lang w:val="en-US"/>
              </w:rPr>
              <w:t>5</w:t>
            </w:r>
          </w:p>
        </w:tc>
        <w:tc>
          <w:tcPr>
            <w:tcW w:w="3412" w:type="dxa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49F8">
              <w:rPr>
                <w:sz w:val="24"/>
                <w:szCs w:val="24"/>
                <w:lang w:val="en-US"/>
              </w:rPr>
              <w:t>«</w:t>
            </w:r>
            <w:r w:rsidRPr="008549F8">
              <w:rPr>
                <w:sz w:val="24"/>
                <w:szCs w:val="24"/>
              </w:rPr>
              <w:t>Лъар</w:t>
            </w:r>
            <w:r w:rsidRPr="008549F8">
              <w:rPr>
                <w:sz w:val="24"/>
                <w:szCs w:val="24"/>
                <w:lang w:val="en-US"/>
              </w:rPr>
              <w:t xml:space="preserve"> </w:t>
            </w:r>
            <w:r w:rsidRPr="008549F8">
              <w:rPr>
                <w:sz w:val="24"/>
                <w:szCs w:val="24"/>
              </w:rPr>
              <w:t>щвей</w:t>
            </w:r>
            <w:r w:rsidRPr="008549F8">
              <w:rPr>
                <w:sz w:val="24"/>
                <w:szCs w:val="24"/>
                <w:lang w:val="en-US"/>
              </w:rPr>
              <w:t xml:space="preserve">» </w:t>
            </w:r>
            <w:r w:rsidRPr="008549F8">
              <w:rPr>
                <w:sz w:val="24"/>
                <w:szCs w:val="24"/>
              </w:rPr>
              <w:t>хабар</w:t>
            </w:r>
            <w:r w:rsidRPr="008549F8">
              <w:rPr>
                <w:sz w:val="24"/>
                <w:szCs w:val="24"/>
                <w:lang w:val="en-US"/>
              </w:rPr>
              <w:t xml:space="preserve"> </w:t>
            </w:r>
            <w:r w:rsidRPr="008549F8">
              <w:rPr>
                <w:sz w:val="24"/>
                <w:szCs w:val="24"/>
              </w:rPr>
              <w:t>А</w:t>
            </w:r>
            <w:r w:rsidRPr="008549F8">
              <w:rPr>
                <w:sz w:val="24"/>
                <w:szCs w:val="24"/>
                <w:lang w:val="en-US"/>
              </w:rPr>
              <w:t>.</w:t>
            </w:r>
            <w:r w:rsidRPr="008549F8">
              <w:rPr>
                <w:sz w:val="24"/>
                <w:szCs w:val="24"/>
              </w:rPr>
              <w:t>Мух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амаев</w:t>
            </w:r>
          </w:p>
        </w:tc>
        <w:tc>
          <w:tcPr>
            <w:tcW w:w="567" w:type="dxa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49F8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4536" w:type="dxa"/>
          </w:tcPr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  <w:lang w:val="en-US"/>
              </w:rPr>
            </w:pPr>
            <w:r w:rsidRPr="008549F8">
              <w:rPr>
                <w:i/>
                <w:iCs/>
                <w:color w:val="0070C0"/>
                <w:sz w:val="24"/>
                <w:szCs w:val="24"/>
              </w:rPr>
              <w:t>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абургъана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 xml:space="preserve">, 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к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к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абт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иде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,</w:t>
            </w:r>
          </w:p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  <w:lang w:val="en-US"/>
              </w:rPr>
            </w:pPr>
            <w:r w:rsidRPr="008549F8">
              <w:rPr>
                <w:i/>
                <w:iCs/>
                <w:color w:val="0070C0"/>
                <w:sz w:val="24"/>
                <w:szCs w:val="24"/>
              </w:rPr>
              <w:t>лъарамухъ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 xml:space="preserve">, 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парсал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 xml:space="preserve">, </w:t>
            </w:r>
          </w:p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  <w:lang w:val="en-US"/>
              </w:rPr>
            </w:pPr>
            <w:r w:rsidRPr="008549F8">
              <w:rPr>
                <w:i/>
                <w:iCs/>
                <w:color w:val="0070C0"/>
                <w:sz w:val="24"/>
                <w:szCs w:val="24"/>
              </w:rPr>
              <w:t>муч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дул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,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хъош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,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нохъо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,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щенезе</w:t>
            </w:r>
          </w:p>
        </w:tc>
        <w:tc>
          <w:tcPr>
            <w:tcW w:w="992" w:type="dxa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хасал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арпал</w:t>
            </w:r>
          </w:p>
        </w:tc>
        <w:tc>
          <w:tcPr>
            <w:tcW w:w="1417" w:type="dxa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ехь,алфавит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  <w:vAlign w:val="center"/>
          </w:tcPr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</w:p>
        </w:tc>
        <w:tc>
          <w:tcPr>
            <w:tcW w:w="2567" w:type="dxa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ц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ализе,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гь.11-13</w:t>
            </w:r>
          </w:p>
        </w:tc>
        <w:tc>
          <w:tcPr>
            <w:tcW w:w="427" w:type="dxa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4021C" w:rsidRPr="008549F8">
        <w:trPr>
          <w:trHeight w:val="1006"/>
        </w:trPr>
        <w:tc>
          <w:tcPr>
            <w:tcW w:w="524" w:type="dxa"/>
            <w:gridSpan w:val="2"/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  <w:lang w:val="en-US"/>
              </w:rPr>
            </w:pPr>
            <w:r w:rsidRPr="008549F8">
              <w:rPr>
                <w:b/>
                <w:bCs/>
                <w:color w:val="1F497D"/>
                <w:sz w:val="24"/>
                <w:szCs w:val="24"/>
                <w:lang w:val="en-US"/>
              </w:rPr>
              <w:t>6</w:t>
            </w:r>
          </w:p>
        </w:tc>
        <w:tc>
          <w:tcPr>
            <w:tcW w:w="3412" w:type="dxa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49F8">
              <w:rPr>
                <w:sz w:val="24"/>
                <w:szCs w:val="24"/>
                <w:lang w:val="en-US"/>
              </w:rPr>
              <w:t>«</w:t>
            </w:r>
            <w:r w:rsidRPr="008549F8">
              <w:rPr>
                <w:sz w:val="24"/>
                <w:szCs w:val="24"/>
              </w:rPr>
              <w:t>Ц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ад</w:t>
            </w:r>
            <w:r w:rsidRPr="008549F8">
              <w:rPr>
                <w:sz w:val="24"/>
                <w:szCs w:val="24"/>
                <w:lang w:val="en-US"/>
              </w:rPr>
              <w:t xml:space="preserve">» </w:t>
            </w:r>
            <w:r w:rsidRPr="008549F8">
              <w:rPr>
                <w:sz w:val="24"/>
                <w:szCs w:val="24"/>
              </w:rPr>
              <w:t>халкъияб</w:t>
            </w:r>
            <w:r w:rsidRPr="008549F8">
              <w:rPr>
                <w:sz w:val="24"/>
                <w:szCs w:val="24"/>
                <w:lang w:val="en-US"/>
              </w:rPr>
              <w:t xml:space="preserve"> </w:t>
            </w:r>
            <w:r w:rsidRPr="008549F8">
              <w:rPr>
                <w:sz w:val="24"/>
                <w:szCs w:val="24"/>
              </w:rPr>
              <w:t>кеч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49F8">
              <w:rPr>
                <w:sz w:val="24"/>
                <w:szCs w:val="24"/>
                <w:lang w:val="en-US"/>
              </w:rPr>
              <w:t>«</w:t>
            </w:r>
            <w:r w:rsidRPr="008549F8">
              <w:rPr>
                <w:sz w:val="24"/>
                <w:szCs w:val="24"/>
              </w:rPr>
              <w:t>Нуралъул</w:t>
            </w:r>
            <w:r w:rsidRPr="008549F8">
              <w:rPr>
                <w:sz w:val="24"/>
                <w:szCs w:val="24"/>
                <w:lang w:val="en-US"/>
              </w:rPr>
              <w:t xml:space="preserve"> </w:t>
            </w:r>
            <w:r w:rsidRPr="008549F8">
              <w:rPr>
                <w:sz w:val="24"/>
                <w:szCs w:val="24"/>
              </w:rPr>
              <w:t>к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амури</w:t>
            </w:r>
            <w:r w:rsidRPr="008549F8">
              <w:rPr>
                <w:sz w:val="24"/>
                <w:szCs w:val="24"/>
                <w:lang w:val="en-US"/>
              </w:rPr>
              <w:t xml:space="preserve">» </w:t>
            </w:r>
            <w:r w:rsidRPr="008549F8">
              <w:rPr>
                <w:sz w:val="24"/>
                <w:szCs w:val="24"/>
              </w:rPr>
              <w:t>хабар</w:t>
            </w:r>
          </w:p>
        </w:tc>
        <w:tc>
          <w:tcPr>
            <w:tcW w:w="567" w:type="dxa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49F8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4536" w:type="dxa"/>
          </w:tcPr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  <w:lang w:val="en-US"/>
              </w:rPr>
            </w:pPr>
            <w:r w:rsidRPr="008549F8">
              <w:rPr>
                <w:i/>
                <w:iCs/>
                <w:color w:val="0070C0"/>
                <w:sz w:val="24"/>
                <w:szCs w:val="24"/>
              </w:rPr>
              <w:t>ицц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 xml:space="preserve">, 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чабхилъан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 xml:space="preserve">, 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гонгал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 xml:space="preserve">, 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нуралъул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 xml:space="preserve"> 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к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амури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,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нуралъул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 xml:space="preserve"> 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уби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 xml:space="preserve">,  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раххан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 xml:space="preserve">,              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михир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,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къилба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 xml:space="preserve">, 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беччараб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 xml:space="preserve">,         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омо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-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горо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,</w:t>
            </w:r>
          </w:p>
        </w:tc>
        <w:tc>
          <w:tcPr>
            <w:tcW w:w="992" w:type="dxa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13 хасаб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арп</w:t>
            </w:r>
          </w:p>
        </w:tc>
        <w:tc>
          <w:tcPr>
            <w:tcW w:w="1417" w:type="dxa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ехь,сурат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  <w:vAlign w:val="center"/>
          </w:tcPr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</w:p>
        </w:tc>
        <w:tc>
          <w:tcPr>
            <w:tcW w:w="2567" w:type="dxa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кеч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 рек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ехъе бицине, гь.14 ц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ализе, гь.14-17</w:t>
            </w:r>
          </w:p>
        </w:tc>
        <w:tc>
          <w:tcPr>
            <w:tcW w:w="427" w:type="dxa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4021C" w:rsidRPr="008549F8">
        <w:trPr>
          <w:trHeight w:val="1622"/>
        </w:trPr>
        <w:tc>
          <w:tcPr>
            <w:tcW w:w="524" w:type="dxa"/>
            <w:gridSpan w:val="2"/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  <w:lang w:val="en-US"/>
              </w:rPr>
            </w:pPr>
            <w:r w:rsidRPr="008549F8">
              <w:rPr>
                <w:b/>
                <w:bCs/>
                <w:color w:val="1F497D"/>
                <w:sz w:val="24"/>
                <w:szCs w:val="24"/>
                <w:lang w:val="en-US"/>
              </w:rPr>
              <w:t>7</w:t>
            </w:r>
          </w:p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</w:p>
        </w:tc>
        <w:tc>
          <w:tcPr>
            <w:tcW w:w="3412" w:type="dxa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«Г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ухьбузул ц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адухъ» кеч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  М.Гунащев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«Мокъокъил  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анч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и» хабар</w:t>
            </w:r>
          </w:p>
        </w:tc>
        <w:tc>
          <w:tcPr>
            <w:tcW w:w="567" w:type="dxa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49F8">
              <w:rPr>
                <w:sz w:val="24"/>
                <w:szCs w:val="24"/>
                <w:lang w:val="en-US"/>
              </w:rPr>
              <w:t>1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</w:rPr>
            </w:pPr>
            <w:r w:rsidRPr="008549F8">
              <w:rPr>
                <w:i/>
                <w:iCs/>
                <w:color w:val="0070C0"/>
                <w:sz w:val="24"/>
                <w:szCs w:val="24"/>
              </w:rPr>
              <w:t>богогьан,эфир,хъазмида (хъазан), бец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лъи,хъит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ал, кьураби,нур,  к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к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ал,т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инц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и, мокъокъ,  таваккал, рихьах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арал</w:t>
            </w:r>
          </w:p>
        </w:tc>
        <w:tc>
          <w:tcPr>
            <w:tcW w:w="992" w:type="dxa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хасал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арпал</w:t>
            </w:r>
          </w:p>
        </w:tc>
        <w:tc>
          <w:tcPr>
            <w:tcW w:w="1417" w:type="dxa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ехь,сурат, карточкаби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  <w:bottom w:val="nil"/>
            </w:tcBorders>
            <w:vAlign w:val="center"/>
          </w:tcPr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</w:p>
        </w:tc>
        <w:tc>
          <w:tcPr>
            <w:tcW w:w="2567" w:type="dxa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кеч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 бокьараз рек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ехъе лъазабизе, гь.17 -18,бажари бугез   хабаралъул къокъаб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асил бицине , гь.18-22</w:t>
            </w:r>
          </w:p>
        </w:tc>
        <w:tc>
          <w:tcPr>
            <w:tcW w:w="427" w:type="dxa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4021C" w:rsidRPr="008549F8">
        <w:trPr>
          <w:trHeight w:val="994"/>
        </w:trPr>
        <w:tc>
          <w:tcPr>
            <w:tcW w:w="524" w:type="dxa"/>
            <w:gridSpan w:val="2"/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  <w:lang w:val="en-US"/>
              </w:rPr>
            </w:pPr>
            <w:r w:rsidRPr="008549F8">
              <w:rPr>
                <w:b/>
                <w:bCs/>
                <w:color w:val="1F497D"/>
                <w:sz w:val="24"/>
                <w:szCs w:val="24"/>
                <w:lang w:val="en-US"/>
              </w:rPr>
              <w:t>9</w:t>
            </w:r>
          </w:p>
        </w:tc>
        <w:tc>
          <w:tcPr>
            <w:tcW w:w="3412" w:type="dxa"/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  <w:r w:rsidRPr="008549F8">
              <w:rPr>
                <w:b/>
                <w:bCs/>
                <w:sz w:val="24"/>
                <w:szCs w:val="24"/>
              </w:rPr>
              <w:t>Т</w:t>
            </w:r>
            <w:r w:rsidRPr="008549F8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8549F8">
              <w:rPr>
                <w:b/>
                <w:bCs/>
                <w:sz w:val="24"/>
                <w:szCs w:val="24"/>
              </w:rPr>
              <w:t>абиг</w:t>
            </w:r>
            <w:r w:rsidRPr="008549F8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8549F8">
              <w:rPr>
                <w:b/>
                <w:bCs/>
                <w:sz w:val="24"/>
                <w:szCs w:val="24"/>
              </w:rPr>
              <w:t>ат</w:t>
            </w:r>
            <w:r w:rsidRPr="008549F8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8549F8">
              <w:rPr>
                <w:b/>
                <w:bCs/>
                <w:sz w:val="24"/>
                <w:szCs w:val="24"/>
              </w:rPr>
              <w:t>ц</w:t>
            </w:r>
            <w:r w:rsidRPr="008549F8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8549F8">
              <w:rPr>
                <w:b/>
                <w:bCs/>
                <w:sz w:val="24"/>
                <w:szCs w:val="24"/>
              </w:rPr>
              <w:t>уни</w:t>
            </w:r>
            <w:r w:rsidRPr="008549F8">
              <w:rPr>
                <w:b/>
                <w:bCs/>
                <w:sz w:val="24"/>
                <w:szCs w:val="24"/>
                <w:lang w:val="en-US"/>
              </w:rPr>
              <w:t>-</w:t>
            </w:r>
            <w:r w:rsidRPr="008549F8">
              <w:rPr>
                <w:b/>
                <w:bCs/>
                <w:sz w:val="24"/>
                <w:szCs w:val="24"/>
              </w:rPr>
              <w:t>Ват</w:t>
            </w:r>
            <w:r w:rsidRPr="008549F8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8549F8">
              <w:rPr>
                <w:b/>
                <w:bCs/>
                <w:sz w:val="24"/>
                <w:szCs w:val="24"/>
              </w:rPr>
              <w:t>ан</w:t>
            </w:r>
            <w:r w:rsidRPr="008549F8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8549F8">
              <w:rPr>
                <w:b/>
                <w:bCs/>
                <w:sz w:val="24"/>
                <w:szCs w:val="24"/>
              </w:rPr>
              <w:t>ц</w:t>
            </w:r>
            <w:r w:rsidRPr="008549F8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8549F8">
              <w:rPr>
                <w:b/>
                <w:bCs/>
                <w:sz w:val="24"/>
                <w:szCs w:val="24"/>
              </w:rPr>
              <w:t>уни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49F8">
              <w:rPr>
                <w:sz w:val="24"/>
                <w:szCs w:val="24"/>
              </w:rPr>
              <w:t>Дагъистаналъул</w:t>
            </w:r>
            <w:r w:rsidRPr="008549F8">
              <w:rPr>
                <w:sz w:val="24"/>
                <w:szCs w:val="24"/>
                <w:lang w:val="en-US"/>
              </w:rPr>
              <w:t xml:space="preserve"> </w:t>
            </w:r>
            <w:r w:rsidRPr="008549F8">
              <w:rPr>
                <w:sz w:val="24"/>
                <w:szCs w:val="24"/>
              </w:rPr>
              <w:t>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абиг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ат</w:t>
            </w:r>
            <w:r w:rsidRPr="008549F8">
              <w:rPr>
                <w:sz w:val="24"/>
                <w:szCs w:val="24"/>
                <w:lang w:val="en-US"/>
              </w:rPr>
              <w:t>.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«Дагъистаналда» кеч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  Ф.Г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алиева</w:t>
            </w:r>
          </w:p>
        </w:tc>
        <w:tc>
          <w:tcPr>
            <w:tcW w:w="567" w:type="dxa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49F8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4536" w:type="dxa"/>
          </w:tcPr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  <w:lang w:val="en-US"/>
              </w:rPr>
            </w:pPr>
            <w:r w:rsidRPr="008549F8">
              <w:rPr>
                <w:i/>
                <w:iCs/>
                <w:color w:val="0070C0"/>
                <w:sz w:val="24"/>
                <w:szCs w:val="24"/>
              </w:rPr>
              <w:t>т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абиг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ат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,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т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огьал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,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улка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 xml:space="preserve">, 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муг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рузул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 xml:space="preserve"> 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курмул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,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байдаби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 xml:space="preserve">, 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сиртал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,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асил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 xml:space="preserve">, 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беричаб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 xml:space="preserve">, 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урумухъ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 xml:space="preserve">, 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махщел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 xml:space="preserve">, 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сангар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 xml:space="preserve">, 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талих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I,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эркенаб</w:t>
            </w:r>
          </w:p>
        </w:tc>
        <w:tc>
          <w:tcPr>
            <w:tcW w:w="992" w:type="dxa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13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арп</w:t>
            </w:r>
          </w:p>
        </w:tc>
        <w:tc>
          <w:tcPr>
            <w:tcW w:w="1417" w:type="dxa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ехь,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49F8">
              <w:rPr>
                <w:sz w:val="24"/>
                <w:szCs w:val="24"/>
              </w:rPr>
              <w:t>фильм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  <w:vAlign w:val="center"/>
          </w:tcPr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</w:p>
        </w:tc>
        <w:tc>
          <w:tcPr>
            <w:tcW w:w="2567" w:type="dxa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кеч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 ц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ализе пасих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го, гь.24-26</w:t>
            </w:r>
          </w:p>
        </w:tc>
        <w:tc>
          <w:tcPr>
            <w:tcW w:w="427" w:type="dxa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4021C" w:rsidRPr="008549F8">
        <w:trPr>
          <w:trHeight w:val="854"/>
        </w:trPr>
        <w:tc>
          <w:tcPr>
            <w:tcW w:w="524" w:type="dxa"/>
            <w:gridSpan w:val="2"/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8549F8">
              <w:rPr>
                <w:b/>
                <w:bCs/>
                <w:color w:val="1F497D"/>
                <w:sz w:val="24"/>
                <w:szCs w:val="24"/>
                <w:lang w:val="en-US"/>
              </w:rPr>
              <w:t>1</w:t>
            </w:r>
            <w:r w:rsidRPr="008549F8">
              <w:rPr>
                <w:b/>
                <w:bCs/>
                <w:color w:val="1F497D"/>
                <w:sz w:val="24"/>
                <w:szCs w:val="24"/>
              </w:rPr>
              <w:t>0</w:t>
            </w:r>
          </w:p>
        </w:tc>
        <w:tc>
          <w:tcPr>
            <w:tcW w:w="3412" w:type="dxa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«Т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абиг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ат ва нилъ». М.Пришвин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«Чаргъадил 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инч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алъе гьабураб кумек»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кеч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 М.Хириясулаев</w:t>
            </w:r>
          </w:p>
        </w:tc>
        <w:tc>
          <w:tcPr>
            <w:tcW w:w="567" w:type="dxa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</w:rPr>
            </w:pPr>
            <w:r w:rsidRPr="008549F8">
              <w:rPr>
                <w:i/>
                <w:iCs/>
                <w:color w:val="0070C0"/>
                <w:sz w:val="24"/>
                <w:szCs w:val="24"/>
              </w:rPr>
              <w:t>т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абиг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ат,маг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на,жанавар,гьава,миккигъвет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,ц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алк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у,гъот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ол кар,гъадил т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инч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,х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ал щвеч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ел, куркьбал,сук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ана,х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ухьел,лъорой, лъукъ-лъукъараб,кесек,урхъараб</w:t>
            </w:r>
          </w:p>
        </w:tc>
        <w:tc>
          <w:tcPr>
            <w:tcW w:w="992" w:type="dxa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13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арп</w:t>
            </w:r>
          </w:p>
        </w:tc>
        <w:tc>
          <w:tcPr>
            <w:tcW w:w="1417" w:type="dxa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суратал,т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ехь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  <w:vAlign w:val="center"/>
          </w:tcPr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</w:p>
        </w:tc>
        <w:tc>
          <w:tcPr>
            <w:tcW w:w="2567" w:type="dxa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кеч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 пасих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го ц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ализе, гь.27-28, сурат бахъизе</w:t>
            </w:r>
          </w:p>
        </w:tc>
        <w:tc>
          <w:tcPr>
            <w:tcW w:w="427" w:type="dxa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4021C" w:rsidRPr="008549F8">
        <w:trPr>
          <w:trHeight w:val="867"/>
        </w:trPr>
        <w:tc>
          <w:tcPr>
            <w:tcW w:w="524" w:type="dxa"/>
            <w:gridSpan w:val="2"/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8549F8">
              <w:rPr>
                <w:b/>
                <w:bCs/>
                <w:color w:val="1F497D"/>
                <w:sz w:val="24"/>
                <w:szCs w:val="24"/>
              </w:rPr>
              <w:t>11</w:t>
            </w:r>
          </w:p>
        </w:tc>
        <w:tc>
          <w:tcPr>
            <w:tcW w:w="3412" w:type="dxa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«Х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анч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и нилъер гьудулзаби руго» А.Мух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амадов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«Хириял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анч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и» кеч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 И.Утарбиев </w:t>
            </w:r>
          </w:p>
        </w:tc>
        <w:tc>
          <w:tcPr>
            <w:tcW w:w="567" w:type="dxa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</w:rPr>
            </w:pPr>
            <w:r w:rsidRPr="008549F8">
              <w:rPr>
                <w:i/>
                <w:iCs/>
                <w:color w:val="0070C0"/>
                <w:sz w:val="24"/>
                <w:szCs w:val="24"/>
              </w:rPr>
              <w:t>къавм, эпъэп,ишт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ала,</w:t>
            </w:r>
          </w:p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</w:rPr>
            </w:pPr>
            <w:r w:rsidRPr="008549F8">
              <w:rPr>
                <w:i/>
                <w:iCs/>
                <w:color w:val="0070C0"/>
                <w:sz w:val="24"/>
                <w:szCs w:val="24"/>
              </w:rPr>
              <w:t>гьешт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еро,роржен,маргьабалъ, куркьбал,кунч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и,лъуг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ел,асар, бакънал,т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 xml:space="preserve">охазда,рокьи, </w:t>
            </w:r>
          </w:p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</w:rPr>
            </w:pPr>
          </w:p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</w:rPr>
            </w:pPr>
            <w:r w:rsidRPr="008549F8">
              <w:rPr>
                <w:i/>
                <w:iCs/>
                <w:color w:val="0070C0"/>
                <w:sz w:val="24"/>
                <w:szCs w:val="24"/>
              </w:rPr>
              <w:t>эркенлъи,гьудуллъи,ракълил маккал,х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урмат</w:t>
            </w:r>
          </w:p>
        </w:tc>
        <w:tc>
          <w:tcPr>
            <w:tcW w:w="992" w:type="dxa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13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арп</w:t>
            </w:r>
          </w:p>
        </w:tc>
        <w:tc>
          <w:tcPr>
            <w:tcW w:w="1417" w:type="dxa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презентация «Х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анч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и», суратал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  <w:vAlign w:val="center"/>
          </w:tcPr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</w:p>
        </w:tc>
        <w:tc>
          <w:tcPr>
            <w:tcW w:w="2567" w:type="dxa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ц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ализе,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асил бицине , гь.28, бокьараб лъабго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уби рек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ехъе лъазабизе бажарараз, гь.30,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анч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азул суратал рахъизе, презентациял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адуризе </w:t>
            </w: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4021C" w:rsidRPr="008549F8">
        <w:trPr>
          <w:trHeight w:val="865"/>
        </w:trPr>
        <w:tc>
          <w:tcPr>
            <w:tcW w:w="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8549F8">
              <w:rPr>
                <w:b/>
                <w:bCs/>
                <w:color w:val="1F497D"/>
                <w:sz w:val="24"/>
                <w:szCs w:val="24"/>
              </w:rPr>
              <w:t>12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«Чиги чинаридул гъвет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ги» , «Гъарц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и»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</w:rPr>
            </w:pPr>
            <w:r w:rsidRPr="008549F8">
              <w:rPr>
                <w:i/>
                <w:iCs/>
                <w:color w:val="0070C0"/>
                <w:sz w:val="24"/>
                <w:szCs w:val="24"/>
              </w:rPr>
              <w:t>заз-хъарахъ, лага-черх, мекъал,х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ут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-хъумур, мурад, рак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бац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ц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адго, чинари, ях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 xml:space="preserve"> гъарц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и,х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инч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-гъеду,х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ут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-хъумур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хасал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арпал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ехь,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суратал, гъарц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идул мурапа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  <w:vAlign w:val="center"/>
          </w:tcPr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пасих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го ц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ализе, гь.32,бажари бугел лъималаз 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хасалихъе барщулеб цо-цо пихъалъул гьит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инабго хабар ургъизева сурат бахъизе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E4021C" w:rsidRPr="008549F8">
        <w:trPr>
          <w:trHeight w:val="864"/>
        </w:trPr>
        <w:tc>
          <w:tcPr>
            <w:tcW w:w="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8549F8">
              <w:rPr>
                <w:b/>
                <w:bCs/>
                <w:color w:val="1F497D"/>
                <w:sz w:val="24"/>
                <w:szCs w:val="24"/>
              </w:rPr>
              <w:t>13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549F8">
              <w:rPr>
                <w:b/>
                <w:bCs/>
                <w:sz w:val="24"/>
                <w:szCs w:val="24"/>
              </w:rPr>
              <w:t>Хасалихълъи.</w:t>
            </w:r>
          </w:p>
          <w:p w:rsidR="00E4021C" w:rsidRPr="008549F8" w:rsidRDefault="00E4021C" w:rsidP="008549F8">
            <w:pPr>
              <w:tabs>
                <w:tab w:val="center" w:pos="1968"/>
              </w:tabs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«Хасалихълъи» К.Ушинскиясулалдаса</w:t>
            </w:r>
          </w:p>
          <w:p w:rsidR="00E4021C" w:rsidRPr="008549F8" w:rsidRDefault="00E4021C" w:rsidP="008549F8">
            <w:pPr>
              <w:tabs>
                <w:tab w:val="center" w:pos="1968"/>
              </w:tabs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«Хасалихъе росулъ» М.Мух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амадов</w:t>
            </w:r>
            <w:r w:rsidRPr="008549F8">
              <w:rPr>
                <w:sz w:val="24"/>
                <w:szCs w:val="24"/>
              </w:rPr>
              <w:tab/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«Хасалихълъи» М.Гъазиев  кеч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</w:rPr>
            </w:pPr>
            <w:r w:rsidRPr="008549F8">
              <w:rPr>
                <w:i/>
                <w:iCs/>
                <w:color w:val="0070C0"/>
                <w:sz w:val="24"/>
                <w:szCs w:val="24"/>
              </w:rPr>
              <w:t>лъар,г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арахъ,гархъал,биччараб, 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урччинаб,щущазарула, реч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алел, ч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урканаб, 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иц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аб, гъеней,хили,гьац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улаб,кьер, лулби, гьоц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у,наккдал,сум,ссан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хасал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арпал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ехь, суратал, презентация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«Маг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арухъ хасалихълъи»,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пандуралъул бакъан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pStyle w:val="Quote"/>
              <w:spacing w:after="0" w:line="240" w:lineRule="auto"/>
              <w:rPr>
                <w:i w:val="0"/>
                <w:iCs w:val="0"/>
                <w:color w:val="1F497D"/>
                <w:sz w:val="24"/>
                <w:szCs w:val="24"/>
              </w:rPr>
            </w:pPr>
            <w:r w:rsidRPr="008549F8">
              <w:rPr>
                <w:i w:val="0"/>
                <w:iCs w:val="0"/>
                <w:color w:val="1F497D"/>
                <w:sz w:val="24"/>
                <w:szCs w:val="24"/>
              </w:rPr>
              <w:t>жидецаго ц</w:t>
            </w:r>
            <w:r w:rsidRPr="008549F8">
              <w:rPr>
                <w:i w:val="0"/>
                <w:iCs w:val="0"/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i w:val="0"/>
                <w:iCs w:val="0"/>
                <w:color w:val="1F497D"/>
                <w:sz w:val="24"/>
                <w:szCs w:val="24"/>
              </w:rPr>
              <w:t>алулеб тексталда жаниса рич</w:t>
            </w:r>
            <w:r w:rsidRPr="008549F8">
              <w:rPr>
                <w:i w:val="0"/>
                <w:iCs w:val="0"/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i w:val="0"/>
                <w:iCs w:val="0"/>
                <w:color w:val="1F497D"/>
                <w:sz w:val="24"/>
                <w:szCs w:val="24"/>
              </w:rPr>
              <w:t>ч</w:t>
            </w:r>
            <w:r w:rsidRPr="008549F8">
              <w:rPr>
                <w:i w:val="0"/>
                <w:iCs w:val="0"/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i w:val="0"/>
                <w:iCs w:val="0"/>
                <w:color w:val="1F497D"/>
                <w:sz w:val="24"/>
                <w:szCs w:val="24"/>
              </w:rPr>
              <w:t>уларел раг</w:t>
            </w:r>
            <w:r w:rsidRPr="008549F8">
              <w:rPr>
                <w:i w:val="0"/>
                <w:iCs w:val="0"/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i w:val="0"/>
                <w:iCs w:val="0"/>
                <w:color w:val="1F497D"/>
                <w:sz w:val="24"/>
                <w:szCs w:val="24"/>
              </w:rPr>
              <w:t>аби ва предложениял рат</w:t>
            </w:r>
            <w:r w:rsidRPr="008549F8">
              <w:rPr>
                <w:i w:val="0"/>
                <w:iCs w:val="0"/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i w:val="0"/>
                <w:iCs w:val="0"/>
                <w:color w:val="1F497D"/>
                <w:sz w:val="24"/>
                <w:szCs w:val="24"/>
              </w:rPr>
              <w:t>а рахъун,</w:t>
            </w:r>
          </w:p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8549F8">
              <w:rPr>
                <w:color w:val="1F497D"/>
                <w:sz w:val="24"/>
                <w:szCs w:val="24"/>
              </w:rPr>
              <w:t>гьезул маг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>на муг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>алимасда ц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>ехезе  лъай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лъималаз 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аса бищун бокьараб хабар  пасих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го ц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ализе, гь.35-39, бокьараз цояб кеч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 рек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ехъе лъазабизе, суратал рахъизе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E4021C" w:rsidRPr="008549F8">
        <w:trPr>
          <w:trHeight w:val="512"/>
        </w:trPr>
        <w:tc>
          <w:tcPr>
            <w:tcW w:w="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8549F8">
              <w:rPr>
                <w:b/>
                <w:bCs/>
                <w:color w:val="1F497D"/>
                <w:sz w:val="24"/>
                <w:szCs w:val="24"/>
              </w:rPr>
              <w:t>14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«Огь, дир ккараб гъалат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» хабар М.Мух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амадов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49F8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</w:rPr>
            </w:pPr>
            <w:r w:rsidRPr="008549F8">
              <w:rPr>
                <w:i/>
                <w:iCs/>
                <w:color w:val="0070C0"/>
                <w:sz w:val="24"/>
                <w:szCs w:val="24"/>
              </w:rPr>
              <w:t>гьобол, гъалат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, ц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ц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ик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к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арал, 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аданлъи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хасал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арпал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ехь,алфавит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ц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ализе, гь.39-42, хабаралда хадуб  кьураб 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адкъай 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убазе    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E4021C" w:rsidRPr="008549F8">
        <w:trPr>
          <w:trHeight w:val="466"/>
        </w:trPr>
        <w:tc>
          <w:tcPr>
            <w:tcW w:w="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  <w:lang w:val="en-US"/>
              </w:rPr>
            </w:pPr>
            <w:r w:rsidRPr="008549F8">
              <w:rPr>
                <w:b/>
                <w:bCs/>
                <w:color w:val="1F497D"/>
                <w:sz w:val="24"/>
                <w:szCs w:val="24"/>
                <w:lang w:val="en-US"/>
              </w:rPr>
              <w:t>15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49F8">
              <w:rPr>
                <w:sz w:val="24"/>
                <w:szCs w:val="24"/>
                <w:lang w:val="en-US"/>
              </w:rPr>
              <w:t>«</w:t>
            </w:r>
            <w:r w:rsidRPr="008549F8">
              <w:rPr>
                <w:sz w:val="24"/>
                <w:szCs w:val="24"/>
              </w:rPr>
              <w:t>Хасалихълъи</w:t>
            </w:r>
            <w:r w:rsidRPr="008549F8">
              <w:rPr>
                <w:sz w:val="24"/>
                <w:szCs w:val="24"/>
                <w:lang w:val="en-US"/>
              </w:rPr>
              <w:t xml:space="preserve">» </w:t>
            </w:r>
            <w:r w:rsidRPr="008549F8">
              <w:rPr>
                <w:sz w:val="24"/>
                <w:szCs w:val="24"/>
              </w:rPr>
              <w:t>кеч</w:t>
            </w:r>
            <w:r w:rsidRPr="008549F8">
              <w:rPr>
                <w:sz w:val="24"/>
                <w:szCs w:val="24"/>
                <w:lang w:val="en-US"/>
              </w:rPr>
              <w:t xml:space="preserve">I </w:t>
            </w:r>
            <w:r w:rsidRPr="008549F8">
              <w:rPr>
                <w:sz w:val="24"/>
                <w:szCs w:val="24"/>
              </w:rPr>
              <w:t>М</w:t>
            </w:r>
            <w:r w:rsidRPr="008549F8">
              <w:rPr>
                <w:sz w:val="24"/>
                <w:szCs w:val="24"/>
                <w:lang w:val="en-US"/>
              </w:rPr>
              <w:t>.</w:t>
            </w:r>
            <w:r w:rsidRPr="008549F8">
              <w:rPr>
                <w:sz w:val="24"/>
                <w:szCs w:val="24"/>
              </w:rPr>
              <w:t>Гунащев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49F8">
              <w:rPr>
                <w:sz w:val="24"/>
                <w:szCs w:val="24"/>
                <w:lang w:val="en-US"/>
              </w:rPr>
              <w:t xml:space="preserve"> «</w:t>
            </w:r>
            <w:r w:rsidRPr="008549F8">
              <w:rPr>
                <w:sz w:val="24"/>
                <w:szCs w:val="24"/>
              </w:rPr>
              <w:t>Хасалихъе</w:t>
            </w:r>
            <w:r w:rsidRPr="008549F8">
              <w:rPr>
                <w:sz w:val="24"/>
                <w:szCs w:val="24"/>
                <w:lang w:val="en-US"/>
              </w:rPr>
              <w:t xml:space="preserve"> </w:t>
            </w:r>
            <w:r w:rsidRPr="008549F8">
              <w:rPr>
                <w:sz w:val="24"/>
                <w:szCs w:val="24"/>
              </w:rPr>
              <w:t>къаси</w:t>
            </w:r>
            <w:r w:rsidRPr="008549F8">
              <w:rPr>
                <w:sz w:val="24"/>
                <w:szCs w:val="24"/>
                <w:lang w:val="en-US"/>
              </w:rPr>
              <w:t xml:space="preserve"> </w:t>
            </w:r>
            <w:r w:rsidRPr="008549F8">
              <w:rPr>
                <w:sz w:val="24"/>
                <w:szCs w:val="24"/>
              </w:rPr>
              <w:t>мех</w:t>
            </w:r>
            <w:r w:rsidRPr="008549F8">
              <w:rPr>
                <w:sz w:val="24"/>
                <w:szCs w:val="24"/>
                <w:lang w:val="en-US"/>
              </w:rPr>
              <w:t xml:space="preserve">»  </w:t>
            </w:r>
            <w:r w:rsidRPr="008549F8">
              <w:rPr>
                <w:sz w:val="24"/>
                <w:szCs w:val="24"/>
              </w:rPr>
              <w:t>кеч</w:t>
            </w:r>
            <w:r w:rsidRPr="008549F8">
              <w:rPr>
                <w:sz w:val="24"/>
                <w:szCs w:val="24"/>
                <w:lang w:val="en-US"/>
              </w:rPr>
              <w:t xml:space="preserve">I </w:t>
            </w:r>
            <w:r w:rsidRPr="008549F8">
              <w:rPr>
                <w:sz w:val="24"/>
                <w:szCs w:val="24"/>
              </w:rPr>
              <w:t>М</w:t>
            </w:r>
            <w:r w:rsidRPr="008549F8">
              <w:rPr>
                <w:sz w:val="24"/>
                <w:szCs w:val="24"/>
                <w:lang w:val="en-US"/>
              </w:rPr>
              <w:t>.</w:t>
            </w:r>
            <w:r w:rsidRPr="008549F8">
              <w:rPr>
                <w:sz w:val="24"/>
                <w:szCs w:val="24"/>
              </w:rPr>
              <w:t>Насрулаев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«Росулъ»  кеч</w:t>
            </w:r>
            <w:r w:rsidRPr="008549F8">
              <w:rPr>
                <w:sz w:val="24"/>
                <w:szCs w:val="24"/>
                <w:lang w:val="en-US"/>
              </w:rPr>
              <w:t xml:space="preserve">I   </w:t>
            </w:r>
            <w:r w:rsidRPr="008549F8">
              <w:rPr>
                <w:sz w:val="24"/>
                <w:szCs w:val="24"/>
              </w:rPr>
              <w:t>Г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.Хачалов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</w:rPr>
            </w:pPr>
            <w:r w:rsidRPr="008549F8">
              <w:rPr>
                <w:i/>
                <w:iCs/>
                <w:color w:val="0070C0"/>
                <w:sz w:val="24"/>
                <w:szCs w:val="24"/>
              </w:rPr>
              <w:t>расен,т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анса,г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урччинхъабало, т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имугъ,мегъ,гарц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ал,ч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игъа, оркестр,ч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иргъи,гох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,ч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оролаби, хурзал,ч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ег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ергъудул,гьобол, гьорол эбел,авлахъ,Ц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орол Дада,нак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к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игъвет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,бах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арай,  бух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а-ц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орой, квач,наку, сабру,т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огьал,иццал,ц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ваби, рехъада,ц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аруц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ун,хъинсал,гъатал,гъапуллъарал,г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уж,ч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алг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ен,росу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хасал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арпал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ехь, презентациял, лъималаз рахъарал суратал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бажарараз  бокьараб кеч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  рек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ехъе лъазабизе,гь.42,44,47  хут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араз пасих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го ц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ализе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E4021C" w:rsidRPr="008549F8">
        <w:trPr>
          <w:trHeight w:val="1006"/>
        </w:trPr>
        <w:tc>
          <w:tcPr>
            <w:tcW w:w="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  <w:lang w:val="en-US"/>
              </w:rPr>
            </w:pPr>
            <w:r w:rsidRPr="008549F8">
              <w:rPr>
                <w:b/>
                <w:bCs/>
                <w:color w:val="1F497D"/>
                <w:sz w:val="24"/>
                <w:szCs w:val="24"/>
              </w:rPr>
              <w:t>1</w:t>
            </w:r>
            <w:r w:rsidRPr="008549F8">
              <w:rPr>
                <w:b/>
                <w:bCs/>
                <w:color w:val="1F497D"/>
                <w:sz w:val="24"/>
                <w:szCs w:val="24"/>
                <w:lang w:val="en-US"/>
              </w:rPr>
              <w:t>6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49F8">
              <w:rPr>
                <w:sz w:val="24"/>
                <w:szCs w:val="24"/>
                <w:lang w:val="en-US"/>
              </w:rPr>
              <w:t xml:space="preserve">  «</w:t>
            </w:r>
            <w:r w:rsidRPr="008549F8">
              <w:rPr>
                <w:sz w:val="24"/>
                <w:szCs w:val="24"/>
              </w:rPr>
              <w:t>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алухъен</w:t>
            </w:r>
            <w:r w:rsidRPr="008549F8">
              <w:rPr>
                <w:sz w:val="24"/>
                <w:szCs w:val="24"/>
                <w:lang w:val="en-US"/>
              </w:rPr>
              <w:t>»,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49F8">
              <w:rPr>
                <w:sz w:val="24"/>
                <w:szCs w:val="24"/>
                <w:lang w:val="en-US"/>
              </w:rPr>
              <w:t>«</w:t>
            </w:r>
            <w:r w:rsidRPr="008549F8">
              <w:rPr>
                <w:sz w:val="24"/>
                <w:szCs w:val="24"/>
              </w:rPr>
              <w:t>К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ух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алав</w:t>
            </w:r>
            <w:r w:rsidRPr="008549F8">
              <w:rPr>
                <w:sz w:val="24"/>
                <w:szCs w:val="24"/>
                <w:lang w:val="en-US"/>
              </w:rPr>
              <w:t xml:space="preserve">» </w:t>
            </w:r>
            <w:r w:rsidRPr="008549F8">
              <w:rPr>
                <w:sz w:val="24"/>
                <w:szCs w:val="24"/>
              </w:rPr>
              <w:t>хабар</w:t>
            </w:r>
            <w:r w:rsidRPr="008549F8">
              <w:rPr>
                <w:sz w:val="24"/>
                <w:szCs w:val="24"/>
                <w:lang w:val="en-US"/>
              </w:rPr>
              <w:t xml:space="preserve"> </w:t>
            </w:r>
            <w:r w:rsidRPr="008549F8">
              <w:rPr>
                <w:sz w:val="24"/>
                <w:szCs w:val="24"/>
              </w:rPr>
              <w:t>М</w:t>
            </w:r>
            <w:r w:rsidRPr="008549F8">
              <w:rPr>
                <w:sz w:val="24"/>
                <w:szCs w:val="24"/>
                <w:lang w:val="en-US"/>
              </w:rPr>
              <w:t>.</w:t>
            </w:r>
            <w:r w:rsidRPr="008549F8">
              <w:rPr>
                <w:sz w:val="24"/>
                <w:szCs w:val="24"/>
              </w:rPr>
              <w:t>Мух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амадов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</w:rPr>
            </w:pPr>
            <w:r w:rsidRPr="008549F8">
              <w:rPr>
                <w:i/>
                <w:iCs/>
                <w:color w:val="0070C0"/>
                <w:sz w:val="24"/>
                <w:szCs w:val="24"/>
              </w:rPr>
              <w:t>ч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ар, чвархъан, гъунал, хьадарлъизе, хъош,газа-раххан, бог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оло, 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еккезе, 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алухъен, 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урматиял, паст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ан,лъелъ, бач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ин,рецц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хасал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арпал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ехь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бокьараб хабар ц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ализе, гь.43-44,гь.88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E4021C" w:rsidRPr="008549F8">
        <w:trPr>
          <w:trHeight w:val="862"/>
        </w:trPr>
        <w:tc>
          <w:tcPr>
            <w:tcW w:w="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  <w:lang w:val="en-US"/>
              </w:rPr>
            </w:pPr>
            <w:r w:rsidRPr="008549F8">
              <w:rPr>
                <w:b/>
                <w:bCs/>
                <w:color w:val="1F497D"/>
                <w:sz w:val="24"/>
                <w:szCs w:val="24"/>
              </w:rPr>
              <w:t>1</w:t>
            </w:r>
            <w:r w:rsidRPr="008549F8">
              <w:rPr>
                <w:b/>
                <w:bCs/>
                <w:color w:val="1F497D"/>
                <w:sz w:val="24"/>
                <w:szCs w:val="24"/>
                <w:lang w:val="en-US"/>
              </w:rPr>
              <w:t>7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«Ч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ух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араб гагу» маргьа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</w:rPr>
            </w:pPr>
            <w:r w:rsidRPr="008549F8">
              <w:rPr>
                <w:i/>
                <w:iCs/>
                <w:color w:val="0070C0"/>
                <w:sz w:val="24"/>
                <w:szCs w:val="24"/>
              </w:rPr>
              <w:t>гьанк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езе, ч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ук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наяб, хаган ккезе,ч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ух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ухъан,бер ч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вана,х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алч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ахъад,чаргъеду, гагу,ххвел,хъатир,х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урмат, лазат, агъаз,ургъел, бахиллъуларо,кеч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-бакъан, сверухълъи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хасал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арпал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ехь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бажари бугез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асил бицине ,хут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араз ц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ализе,гь.52-54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4021C" w:rsidRPr="008549F8">
        <w:trPr>
          <w:trHeight w:val="643"/>
        </w:trPr>
        <w:tc>
          <w:tcPr>
            <w:tcW w:w="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  <w:lang w:val="en-US"/>
              </w:rPr>
            </w:pPr>
            <w:r w:rsidRPr="008549F8">
              <w:rPr>
                <w:b/>
                <w:bCs/>
                <w:color w:val="1F497D"/>
                <w:sz w:val="24"/>
                <w:szCs w:val="24"/>
              </w:rPr>
              <w:t>1</w:t>
            </w:r>
            <w:r w:rsidRPr="008549F8">
              <w:rPr>
                <w:b/>
                <w:bCs/>
                <w:color w:val="1F497D"/>
                <w:sz w:val="24"/>
                <w:szCs w:val="24"/>
                <w:lang w:val="en-US"/>
              </w:rPr>
              <w:t>8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49F8">
              <w:rPr>
                <w:sz w:val="24"/>
                <w:szCs w:val="24"/>
                <w:lang w:val="en-US"/>
              </w:rPr>
              <w:t>«</w:t>
            </w:r>
            <w:r w:rsidRPr="008549F8">
              <w:rPr>
                <w:sz w:val="24"/>
                <w:szCs w:val="24"/>
              </w:rPr>
              <w:t>Гьит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инав</w:t>
            </w:r>
            <w:r w:rsidRPr="008549F8">
              <w:rPr>
                <w:sz w:val="24"/>
                <w:szCs w:val="24"/>
                <w:lang w:val="en-US"/>
              </w:rPr>
              <w:t xml:space="preserve"> </w:t>
            </w:r>
            <w:r w:rsidRPr="008549F8">
              <w:rPr>
                <w:sz w:val="24"/>
                <w:szCs w:val="24"/>
              </w:rPr>
              <w:t>бах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арчи</w:t>
            </w:r>
            <w:r w:rsidRPr="008549F8">
              <w:rPr>
                <w:sz w:val="24"/>
                <w:szCs w:val="24"/>
                <w:lang w:val="en-US"/>
              </w:rPr>
              <w:t>»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49F8">
              <w:rPr>
                <w:sz w:val="24"/>
                <w:szCs w:val="24"/>
                <w:lang w:val="en-US"/>
              </w:rPr>
              <w:t xml:space="preserve"> </w:t>
            </w:r>
            <w:r w:rsidRPr="008549F8">
              <w:rPr>
                <w:sz w:val="24"/>
                <w:szCs w:val="24"/>
              </w:rPr>
              <w:t>Б</w:t>
            </w:r>
            <w:r w:rsidRPr="008549F8">
              <w:rPr>
                <w:sz w:val="24"/>
                <w:szCs w:val="24"/>
                <w:lang w:val="en-US"/>
              </w:rPr>
              <w:t>.</w:t>
            </w:r>
            <w:r w:rsidRPr="008549F8">
              <w:rPr>
                <w:sz w:val="24"/>
                <w:szCs w:val="24"/>
              </w:rPr>
              <w:t>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ажиев</w:t>
            </w:r>
            <w:r w:rsidRPr="008549F8">
              <w:rPr>
                <w:sz w:val="24"/>
                <w:szCs w:val="24"/>
                <w:lang w:val="en-US"/>
              </w:rPr>
              <w:t xml:space="preserve"> 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49F8">
              <w:rPr>
                <w:sz w:val="24"/>
                <w:szCs w:val="24"/>
              </w:rPr>
              <w:t>къиса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</w:rPr>
            </w:pPr>
            <w:r w:rsidRPr="008549F8">
              <w:rPr>
                <w:i/>
                <w:iCs/>
                <w:color w:val="0070C0"/>
                <w:sz w:val="24"/>
                <w:szCs w:val="24"/>
              </w:rPr>
              <w:t>нус-нус, т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улби, рах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му, къобух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арай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13 хасаб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арп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ехь,  цересел соназ лъималаз рахъарал суратал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къокъаб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асил бицине, 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гь.55-56,сурат бахъизе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4021C" w:rsidRPr="008549F8">
        <w:trPr>
          <w:trHeight w:val="674"/>
        </w:trPr>
        <w:tc>
          <w:tcPr>
            <w:tcW w:w="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  <w:lang w:val="en-US"/>
              </w:rPr>
            </w:pPr>
            <w:r w:rsidRPr="008549F8">
              <w:rPr>
                <w:b/>
                <w:bCs/>
                <w:color w:val="1F497D"/>
                <w:sz w:val="24"/>
                <w:szCs w:val="24"/>
              </w:rPr>
              <w:t>1</w:t>
            </w:r>
            <w:r w:rsidRPr="008549F8">
              <w:rPr>
                <w:b/>
                <w:bCs/>
                <w:color w:val="1F497D"/>
                <w:sz w:val="24"/>
                <w:szCs w:val="24"/>
                <w:lang w:val="en-US"/>
              </w:rPr>
              <w:t>9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« Ракъи»  хабар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</w:rPr>
            </w:pPr>
            <w:r w:rsidRPr="008549F8">
              <w:rPr>
                <w:i/>
                <w:iCs/>
                <w:color w:val="0070C0"/>
                <w:sz w:val="24"/>
                <w:szCs w:val="24"/>
              </w:rPr>
              <w:t>цагъур, т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и,г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анки,ч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ер,къоно, буюрана,мугьал,хан,баркаман,ц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оросаролъ,къо бух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араб,х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алкъараб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хасал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арпал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ехь, суратал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ц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ализе, гь.58-60,суалазе жавабал кьезе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адуризе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4021C" w:rsidRPr="008549F8">
        <w:trPr>
          <w:trHeight w:val="842"/>
        </w:trPr>
        <w:tc>
          <w:tcPr>
            <w:tcW w:w="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  <w:lang w:val="en-US"/>
              </w:rPr>
            </w:pPr>
            <w:r w:rsidRPr="008549F8">
              <w:rPr>
                <w:b/>
                <w:bCs/>
                <w:color w:val="1F497D"/>
                <w:sz w:val="24"/>
                <w:szCs w:val="24"/>
                <w:lang w:val="en-US"/>
              </w:rPr>
              <w:t>20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49F8">
              <w:rPr>
                <w:sz w:val="24"/>
                <w:szCs w:val="24"/>
                <w:lang w:val="en-US"/>
              </w:rPr>
              <w:t>«</w:t>
            </w:r>
            <w:r w:rsidRPr="008549F8">
              <w:rPr>
                <w:sz w:val="24"/>
                <w:szCs w:val="24"/>
              </w:rPr>
              <w:t>Бокьула</w:t>
            </w:r>
            <w:r w:rsidRPr="008549F8">
              <w:rPr>
                <w:sz w:val="24"/>
                <w:szCs w:val="24"/>
                <w:lang w:val="en-US"/>
              </w:rPr>
              <w:t xml:space="preserve">, </w:t>
            </w:r>
            <w:r w:rsidRPr="008549F8">
              <w:rPr>
                <w:sz w:val="24"/>
                <w:szCs w:val="24"/>
              </w:rPr>
              <w:t>мун</w:t>
            </w:r>
            <w:r w:rsidRPr="008549F8">
              <w:rPr>
                <w:sz w:val="24"/>
                <w:szCs w:val="24"/>
                <w:lang w:val="en-US"/>
              </w:rPr>
              <w:t xml:space="preserve"> </w:t>
            </w:r>
            <w:r w:rsidRPr="008549F8">
              <w:rPr>
                <w:sz w:val="24"/>
                <w:szCs w:val="24"/>
              </w:rPr>
              <w:t>дие</w:t>
            </w:r>
            <w:r w:rsidRPr="008549F8">
              <w:rPr>
                <w:sz w:val="24"/>
                <w:szCs w:val="24"/>
                <w:lang w:val="en-US"/>
              </w:rPr>
              <w:t xml:space="preserve">, </w:t>
            </w:r>
            <w:r w:rsidRPr="008549F8">
              <w:rPr>
                <w:sz w:val="24"/>
                <w:szCs w:val="24"/>
              </w:rPr>
              <w:t>муг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рузул</w:t>
            </w:r>
            <w:r w:rsidRPr="008549F8">
              <w:rPr>
                <w:sz w:val="24"/>
                <w:szCs w:val="24"/>
                <w:lang w:val="en-US"/>
              </w:rPr>
              <w:t xml:space="preserve"> </w:t>
            </w:r>
            <w:r w:rsidRPr="008549F8">
              <w:rPr>
                <w:sz w:val="24"/>
                <w:szCs w:val="24"/>
              </w:rPr>
              <w:t>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алъи</w:t>
            </w:r>
            <w:r w:rsidRPr="008549F8">
              <w:rPr>
                <w:sz w:val="24"/>
                <w:szCs w:val="24"/>
                <w:lang w:val="en-US"/>
              </w:rPr>
              <w:t xml:space="preserve"> »  </w:t>
            </w:r>
            <w:r w:rsidRPr="008549F8">
              <w:rPr>
                <w:sz w:val="24"/>
                <w:szCs w:val="24"/>
              </w:rPr>
              <w:t>кеч</w:t>
            </w:r>
            <w:r w:rsidRPr="008549F8">
              <w:rPr>
                <w:sz w:val="24"/>
                <w:szCs w:val="24"/>
                <w:lang w:val="en-US"/>
              </w:rPr>
              <w:t xml:space="preserve">I   </w:t>
            </w:r>
            <w:r w:rsidRPr="008549F8">
              <w:rPr>
                <w:sz w:val="24"/>
                <w:szCs w:val="24"/>
              </w:rPr>
              <w:t>Н</w:t>
            </w:r>
            <w:r w:rsidRPr="008549F8">
              <w:rPr>
                <w:sz w:val="24"/>
                <w:szCs w:val="24"/>
                <w:lang w:val="en-US"/>
              </w:rPr>
              <w:t>.</w:t>
            </w:r>
            <w:r w:rsidRPr="008549F8">
              <w:rPr>
                <w:sz w:val="24"/>
                <w:szCs w:val="24"/>
              </w:rPr>
              <w:t>Г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исаев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</w:rPr>
            </w:pPr>
            <w:r w:rsidRPr="008549F8">
              <w:rPr>
                <w:i/>
                <w:iCs/>
                <w:color w:val="0070C0"/>
                <w:sz w:val="24"/>
                <w:szCs w:val="24"/>
              </w:rPr>
              <w:t>урхъун, сас, даимал нуг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зал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хасал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арпал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ехь, компьютер, слайдал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рек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ехъе лъазабизе, гь.61,суратал рахъизе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4021C" w:rsidRPr="008549F8">
        <w:trPr>
          <w:trHeight w:val="903"/>
        </w:trPr>
        <w:tc>
          <w:tcPr>
            <w:tcW w:w="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  <w:lang w:val="en-US"/>
              </w:rPr>
            </w:pPr>
            <w:r w:rsidRPr="008549F8">
              <w:rPr>
                <w:b/>
                <w:bCs/>
                <w:color w:val="1F497D"/>
                <w:sz w:val="24"/>
                <w:szCs w:val="24"/>
              </w:rPr>
              <w:t>2</w:t>
            </w:r>
            <w:r w:rsidRPr="008549F8">
              <w:rPr>
                <w:b/>
                <w:bCs/>
                <w:color w:val="1F497D"/>
                <w:sz w:val="24"/>
                <w:szCs w:val="24"/>
                <w:lang w:val="en-US"/>
              </w:rPr>
              <w:t>1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49F8">
              <w:rPr>
                <w:sz w:val="24"/>
                <w:szCs w:val="24"/>
                <w:lang w:val="en-US"/>
              </w:rPr>
              <w:t>«</w:t>
            </w:r>
            <w:r w:rsidRPr="008549F8">
              <w:rPr>
                <w:sz w:val="24"/>
                <w:szCs w:val="24"/>
              </w:rPr>
              <w:t>К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иго</w:t>
            </w:r>
            <w:r w:rsidRPr="008549F8">
              <w:rPr>
                <w:sz w:val="24"/>
                <w:szCs w:val="24"/>
                <w:lang w:val="en-US"/>
              </w:rPr>
              <w:t xml:space="preserve"> </w:t>
            </w:r>
            <w:r w:rsidRPr="008549F8">
              <w:rPr>
                <w:sz w:val="24"/>
                <w:szCs w:val="24"/>
              </w:rPr>
              <w:t>г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еч</w:t>
            </w:r>
            <w:r w:rsidRPr="008549F8">
              <w:rPr>
                <w:sz w:val="24"/>
                <w:szCs w:val="24"/>
                <w:lang w:val="en-US"/>
              </w:rPr>
              <w:t xml:space="preserve">»  </w:t>
            </w:r>
            <w:r w:rsidRPr="008549F8">
              <w:rPr>
                <w:sz w:val="24"/>
                <w:szCs w:val="24"/>
              </w:rPr>
              <w:t>хабар</w:t>
            </w:r>
            <w:r w:rsidRPr="008549F8">
              <w:rPr>
                <w:sz w:val="24"/>
                <w:szCs w:val="24"/>
                <w:lang w:val="en-US"/>
              </w:rPr>
              <w:t>; «</w:t>
            </w:r>
            <w:r w:rsidRPr="008549F8">
              <w:rPr>
                <w:sz w:val="24"/>
                <w:szCs w:val="24"/>
              </w:rPr>
              <w:t>Гъвет</w:t>
            </w:r>
            <w:r w:rsidRPr="008549F8">
              <w:rPr>
                <w:sz w:val="24"/>
                <w:szCs w:val="24"/>
                <w:lang w:val="en-US"/>
              </w:rPr>
              <w:t xml:space="preserve">I» </w:t>
            </w:r>
            <w:r w:rsidRPr="008549F8">
              <w:rPr>
                <w:sz w:val="24"/>
                <w:szCs w:val="24"/>
              </w:rPr>
              <w:t>кеч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</w:rPr>
            </w:pPr>
            <w:r w:rsidRPr="008549F8">
              <w:rPr>
                <w:i/>
                <w:iCs/>
                <w:color w:val="0070C0"/>
                <w:sz w:val="24"/>
                <w:szCs w:val="24"/>
              </w:rPr>
              <w:t>хьадар гьабизе,т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алу, лъор, моч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у, васвасдулев, гул, гъуц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изаризе,х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охь, т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ерк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езе,гизма;</w:t>
            </w:r>
          </w:p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</w:rPr>
            </w:pPr>
            <w:r w:rsidRPr="008549F8">
              <w:rPr>
                <w:i/>
                <w:iCs/>
                <w:color w:val="0070C0"/>
                <w:sz w:val="24"/>
                <w:szCs w:val="24"/>
              </w:rPr>
              <w:t>беричаб,каралъ(кар)</w:t>
            </w:r>
          </w:p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</w:rPr>
            </w:pPr>
            <w:r w:rsidRPr="008549F8">
              <w:rPr>
                <w:i/>
                <w:iCs/>
                <w:color w:val="0070C0"/>
                <w:sz w:val="24"/>
                <w:szCs w:val="24"/>
              </w:rPr>
              <w:t>лъедерлъун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хасал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арпал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суратал, 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ехь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 xml:space="preserve"> хабар ц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ализе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гь.62-67,бокьараз    кеч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 рек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ехъе лъазабизе 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4021C" w:rsidRPr="008549F8">
        <w:trPr>
          <w:trHeight w:val="857"/>
        </w:trPr>
        <w:tc>
          <w:tcPr>
            <w:tcW w:w="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  <w:lang w:val="en-US"/>
              </w:rPr>
            </w:pPr>
            <w:r w:rsidRPr="008549F8">
              <w:rPr>
                <w:b/>
                <w:bCs/>
                <w:color w:val="1F497D"/>
                <w:sz w:val="24"/>
                <w:szCs w:val="24"/>
              </w:rPr>
              <w:t>2</w:t>
            </w:r>
            <w:r w:rsidRPr="008549F8">
              <w:rPr>
                <w:b/>
                <w:bCs/>
                <w:color w:val="1F497D"/>
                <w:sz w:val="24"/>
                <w:szCs w:val="24"/>
                <w:lang w:val="en-US"/>
              </w:rPr>
              <w:t>2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«К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одол гъалат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» хабар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</w:rPr>
            </w:pPr>
            <w:r w:rsidRPr="008549F8">
              <w:rPr>
                <w:i/>
                <w:iCs/>
                <w:color w:val="0070C0"/>
                <w:sz w:val="24"/>
                <w:szCs w:val="24"/>
              </w:rPr>
              <w:t>хъепарал, 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инщ, ч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инч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у ,хуби,гадлу,къоти,гарзалъ, хъаравуллъи,х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укму,хьонлъи, анкь,махсара,хъачагъ,ц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оро-гъорон,г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ералда,азбар, жанавар,г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ерекъ,хапун, ц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ут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арал,хучун,гали, бахьикъос,чанахъан,бакьан гуро,рух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чаголъи, бакьуч.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хасал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арпал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ехь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асил бицине</w:t>
            </w:r>
            <w:r w:rsidRPr="008549F8">
              <w:rPr>
                <w:sz w:val="24"/>
                <w:szCs w:val="24"/>
                <w:lang w:val="en-US"/>
              </w:rPr>
              <w:t>,</w:t>
            </w:r>
            <w:r w:rsidRPr="008549F8">
              <w:rPr>
                <w:sz w:val="24"/>
                <w:szCs w:val="24"/>
              </w:rPr>
              <w:t>гь.67-70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4021C" w:rsidRPr="008549F8">
        <w:trPr>
          <w:trHeight w:val="857"/>
        </w:trPr>
        <w:tc>
          <w:tcPr>
            <w:tcW w:w="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  <w:lang w:val="en-US"/>
              </w:rPr>
            </w:pPr>
            <w:r w:rsidRPr="008549F8">
              <w:rPr>
                <w:b/>
                <w:bCs/>
                <w:color w:val="1F497D"/>
                <w:sz w:val="24"/>
                <w:szCs w:val="24"/>
              </w:rPr>
              <w:t>2</w:t>
            </w:r>
            <w:r w:rsidRPr="008549F8">
              <w:rPr>
                <w:b/>
                <w:bCs/>
                <w:color w:val="1F497D"/>
                <w:sz w:val="24"/>
                <w:szCs w:val="24"/>
                <w:lang w:val="en-US"/>
              </w:rPr>
              <w:t>3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  <w:lang w:val="en-US"/>
              </w:rPr>
              <w:t>«</w:t>
            </w:r>
            <w:r w:rsidRPr="008549F8">
              <w:rPr>
                <w:sz w:val="24"/>
                <w:szCs w:val="24"/>
              </w:rPr>
              <w:t>Царал</w:t>
            </w:r>
            <w:r w:rsidRPr="008549F8">
              <w:rPr>
                <w:sz w:val="24"/>
                <w:szCs w:val="24"/>
                <w:lang w:val="en-US"/>
              </w:rPr>
              <w:t xml:space="preserve"> </w:t>
            </w:r>
            <w:r w:rsidRPr="008549F8">
              <w:rPr>
                <w:sz w:val="24"/>
                <w:szCs w:val="24"/>
              </w:rPr>
              <w:t>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алихьалъи</w:t>
            </w:r>
            <w:r w:rsidRPr="008549F8">
              <w:rPr>
                <w:sz w:val="24"/>
                <w:szCs w:val="24"/>
                <w:lang w:val="en-US"/>
              </w:rPr>
              <w:t xml:space="preserve">» </w:t>
            </w:r>
            <w:r w:rsidRPr="008549F8">
              <w:rPr>
                <w:sz w:val="24"/>
                <w:szCs w:val="24"/>
              </w:rPr>
              <w:t>хабар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«Г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анк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» хабар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49F8">
              <w:rPr>
                <w:sz w:val="24"/>
                <w:szCs w:val="24"/>
                <w:lang w:val="en-US"/>
              </w:rPr>
              <w:t xml:space="preserve"> 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</w:rPr>
            </w:pPr>
            <w:r w:rsidRPr="008549F8">
              <w:rPr>
                <w:i/>
                <w:iCs/>
                <w:color w:val="0070C0"/>
                <w:sz w:val="24"/>
                <w:szCs w:val="24"/>
              </w:rPr>
              <w:t>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алихьалъи, 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илла, 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асру,хъизан –рукъ, карт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инибе,нак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к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 xml:space="preserve">ирохь, нахърател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13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арп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ехь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  <w:r w:rsidRPr="008549F8">
              <w:rPr>
                <w:color w:val="1F497D"/>
                <w:sz w:val="24"/>
                <w:szCs w:val="24"/>
              </w:rPr>
              <w:t>кеч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 xml:space="preserve">  пасих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>го рек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>ехъе</w:t>
            </w: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  <w:r w:rsidRPr="008549F8">
              <w:rPr>
                <w:color w:val="1F497D"/>
                <w:sz w:val="24"/>
                <w:szCs w:val="24"/>
              </w:rPr>
              <w:t xml:space="preserve"> бицине ,раг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>аби маг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>арулалдаса г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>урус мац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 xml:space="preserve">алде ва гьелъул </w:t>
            </w: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  <w:r w:rsidRPr="008549F8">
              <w:rPr>
                <w:color w:val="1F497D"/>
                <w:sz w:val="24"/>
                <w:szCs w:val="24"/>
              </w:rPr>
              <w:t>г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>аксалда маг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>арул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color w:val="1F497D"/>
                <w:sz w:val="24"/>
                <w:szCs w:val="24"/>
              </w:rPr>
              <w:t xml:space="preserve"> мац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>алде руссинаризе,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бажари бугез бокьараб хабаралъул къокъаб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асил бицине, гь.71-72,       74-75,сурат бахъизе  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4021C" w:rsidRPr="008549F8">
        <w:trPr>
          <w:trHeight w:val="827"/>
        </w:trPr>
        <w:tc>
          <w:tcPr>
            <w:tcW w:w="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8549F8">
              <w:rPr>
                <w:b/>
                <w:bCs/>
                <w:color w:val="1F497D"/>
                <w:sz w:val="24"/>
                <w:szCs w:val="24"/>
              </w:rPr>
              <w:t>24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 xml:space="preserve"> «Иргаби» кеч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 ,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«Маг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арухъ хасалихълъи» кеч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Г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абасил Мух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амад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</w:rPr>
            </w:pPr>
            <w:r w:rsidRPr="008549F8">
              <w:rPr>
                <w:i/>
                <w:iCs/>
                <w:color w:val="0070C0"/>
                <w:sz w:val="24"/>
                <w:szCs w:val="24"/>
              </w:rPr>
              <w:t>ирга, гага,    нак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к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ал, т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абиг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ат ,харай, карал,гъенезе, квалун, 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азул гъалай,гьелулеб буго,гукки,гочараб, лах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зат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хасал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арпал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карточкаби, суратал, 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ехь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 xml:space="preserve">  бокьараб кеч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 пасих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го ц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ализе, гь.72- 73, гь.75-76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4021C" w:rsidRPr="008549F8">
        <w:trPr>
          <w:trHeight w:val="1142"/>
        </w:trPr>
        <w:tc>
          <w:tcPr>
            <w:tcW w:w="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  <w:lang w:val="en-US"/>
              </w:rPr>
            </w:pPr>
            <w:r w:rsidRPr="008549F8">
              <w:rPr>
                <w:b/>
                <w:bCs/>
                <w:color w:val="1F497D"/>
                <w:sz w:val="24"/>
                <w:szCs w:val="24"/>
              </w:rPr>
              <w:t>2</w:t>
            </w:r>
            <w:r w:rsidRPr="008549F8">
              <w:rPr>
                <w:b/>
                <w:bCs/>
                <w:color w:val="1F497D"/>
                <w:sz w:val="24"/>
                <w:szCs w:val="24"/>
                <w:lang w:val="en-US"/>
              </w:rPr>
              <w:t>5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549F8">
              <w:rPr>
                <w:b/>
                <w:bCs/>
                <w:sz w:val="24"/>
                <w:szCs w:val="24"/>
              </w:rPr>
              <w:t>Лъималазул г</w:t>
            </w:r>
            <w:r w:rsidRPr="008549F8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8549F8">
              <w:rPr>
                <w:b/>
                <w:bCs/>
                <w:sz w:val="24"/>
                <w:szCs w:val="24"/>
              </w:rPr>
              <w:t>умру ва гьезул  ишал.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«Баркала», «Гьудуллъи» хабар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«Лъималазе» кеч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 Дж.Родари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</w:rPr>
            </w:pPr>
            <w:r w:rsidRPr="008549F8">
              <w:rPr>
                <w:i/>
                <w:iCs/>
                <w:color w:val="0070C0"/>
                <w:sz w:val="24"/>
                <w:szCs w:val="24"/>
              </w:rPr>
              <w:t>плащ, биччана,г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аламат, разилъи, мег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ер-г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ала , рахчирукъ, хъещт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езе, авлахъал, ралъадал,       кагътил, нух бит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аги,       саг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ат лъик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аб батаги, к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алт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а,  кумек,т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алаб,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хасал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арпал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ехь, карточкаби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цояб хабаралъул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асил бицине,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гь.77-79,сочинение хъвазе «Дир гьудул»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4021C" w:rsidRPr="008549F8">
        <w:trPr>
          <w:trHeight w:val="908"/>
        </w:trPr>
        <w:tc>
          <w:tcPr>
            <w:tcW w:w="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8549F8">
              <w:rPr>
                <w:b/>
                <w:bCs/>
                <w:color w:val="1F497D"/>
                <w:sz w:val="24"/>
                <w:szCs w:val="24"/>
              </w:rPr>
              <w:t>26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«Ц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алдохъабазе Ц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адаса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амзатил хит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аб»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«Гьудуллъи» «К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иго гьудул»  Л.Толстой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49F8">
              <w:rPr>
                <w:sz w:val="24"/>
                <w:szCs w:val="24"/>
              </w:rPr>
              <w:t>«Гьудуллъи» кеч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 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.Гъазимирзаев</w:t>
            </w:r>
          </w:p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</w:p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</w:p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</w:rPr>
            </w:pPr>
            <w:r w:rsidRPr="008549F8">
              <w:rPr>
                <w:i/>
                <w:iCs/>
                <w:color w:val="0070C0"/>
                <w:sz w:val="24"/>
                <w:szCs w:val="24"/>
              </w:rPr>
              <w:t>хулжал,ц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аха,ханжу,накку,мажгит,к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игьарурал,кару,гиригара,гьор,релълъарал,гьалмагъ,ци, ххвел,сунт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ун,х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инкъи,х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алай, недегьлъи.мисал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хасал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арпал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ехь,алфавит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бокьараб хабар ц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ализе  яги кеч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 рек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ехъе лъазабизе,гь.82-84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4021C" w:rsidRPr="008549F8">
        <w:trPr>
          <w:trHeight w:val="949"/>
        </w:trPr>
        <w:tc>
          <w:tcPr>
            <w:tcW w:w="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8549F8">
              <w:rPr>
                <w:b/>
                <w:bCs/>
                <w:color w:val="1F497D"/>
                <w:sz w:val="24"/>
                <w:szCs w:val="24"/>
              </w:rPr>
              <w:t>27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«К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ух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алав ц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алдохъан»  кеч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  Ц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адаса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амзат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«Мурад ва гьесул гьудулзаби»  кеч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 Н.Юсупов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</w:rPr>
            </w:pPr>
            <w:r w:rsidRPr="008549F8">
              <w:rPr>
                <w:i/>
                <w:iCs/>
                <w:color w:val="0070C0"/>
                <w:sz w:val="24"/>
                <w:szCs w:val="24"/>
              </w:rPr>
              <w:t>к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вах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,т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ок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ц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ар,къиматал, цеве т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ун,г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адалъе бахун, т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аделъун,малъи,г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адахъ боси,къокъине,къвалакьа, алхун,адаб,т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аса квер боси,г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айиб,мех-мехалъ,аск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оса рич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уларо,дарсал,мисал,х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алай,недегьлъи,бецци,биххизе, 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икмалъи,ургъизе,иццде,къасд, хъаба,лъалк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ал,каву-къоно,сок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к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ун,гьунарал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хасал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арпал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суратал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  <w:r w:rsidRPr="008549F8">
              <w:rPr>
                <w:color w:val="1F497D"/>
                <w:sz w:val="24"/>
                <w:szCs w:val="24"/>
              </w:rPr>
              <w:t>13 хасаб х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>арп гъалат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 xml:space="preserve"> биччач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>ого ц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>ализе ,ц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>аларалъул къокъабги халатабги</w:t>
            </w: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  <w:r w:rsidRPr="008549F8">
              <w:rPr>
                <w:color w:val="1F497D"/>
                <w:sz w:val="24"/>
                <w:szCs w:val="24"/>
              </w:rPr>
              <w:t xml:space="preserve"> х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>асил, маг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>на бич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>ч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>ун,</w:t>
            </w: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  <w:r w:rsidRPr="008549F8">
              <w:rPr>
                <w:color w:val="1F497D"/>
                <w:sz w:val="24"/>
                <w:szCs w:val="24"/>
              </w:rPr>
              <w:t>бицине; жидерго пикру загьир гьабизе данде</w:t>
            </w: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  <w:r w:rsidRPr="008549F8">
              <w:rPr>
                <w:color w:val="1F497D"/>
                <w:sz w:val="24"/>
                <w:szCs w:val="24"/>
              </w:rPr>
              <w:t xml:space="preserve"> кколел раг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>аби т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 xml:space="preserve">аса </w:t>
            </w: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  <w:r w:rsidRPr="008549F8">
              <w:rPr>
                <w:color w:val="1F497D"/>
                <w:sz w:val="24"/>
                <w:szCs w:val="24"/>
              </w:rPr>
              <w:t>рищизе бажари,маг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>на г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>агарал ялъуни цоцазе г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>аксаб маг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 xml:space="preserve">на бугел </w:t>
            </w: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  <w:r w:rsidRPr="008549F8">
              <w:rPr>
                <w:color w:val="1F497D"/>
                <w:sz w:val="24"/>
                <w:szCs w:val="24"/>
              </w:rPr>
              <w:t>раг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>аби лъай,</w:t>
            </w: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  <w:r w:rsidRPr="008549F8">
              <w:rPr>
                <w:color w:val="1F497D"/>
                <w:sz w:val="24"/>
                <w:szCs w:val="24"/>
              </w:rPr>
              <w:t>ц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>аларал асаразул лъугьа-</w:t>
            </w: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  <w:r w:rsidRPr="008549F8">
              <w:rPr>
                <w:color w:val="1F497D"/>
                <w:sz w:val="24"/>
                <w:szCs w:val="24"/>
              </w:rPr>
              <w:t xml:space="preserve">бахъиназе ва героязул ишазе </w:t>
            </w: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  <w:r w:rsidRPr="008549F8">
              <w:rPr>
                <w:color w:val="1F497D"/>
                <w:sz w:val="24"/>
                <w:szCs w:val="24"/>
              </w:rPr>
              <w:t>бит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>араб къимат кьезе,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бокьараб цо кеч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 пасих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го ц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ализе,бажарараз кеч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алъул цо бут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 рек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ехъе лъазабизе,гь.83-84,гь.87-88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4021C" w:rsidRPr="008549F8">
        <w:trPr>
          <w:trHeight w:val="949"/>
        </w:trPr>
        <w:tc>
          <w:tcPr>
            <w:tcW w:w="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8549F8">
              <w:rPr>
                <w:b/>
                <w:bCs/>
                <w:color w:val="1F497D"/>
                <w:sz w:val="24"/>
                <w:szCs w:val="24"/>
              </w:rPr>
              <w:t>28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b/>
                <w:bCs/>
                <w:sz w:val="24"/>
                <w:szCs w:val="24"/>
              </w:rPr>
              <w:t xml:space="preserve"> Хасел</w:t>
            </w:r>
            <w:r w:rsidRPr="008549F8">
              <w:rPr>
                <w:sz w:val="24"/>
                <w:szCs w:val="24"/>
              </w:rPr>
              <w:t>.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«Хасалил г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анч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лъи».</w:t>
            </w:r>
          </w:p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«Хасел»  кеч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  Г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.Шейхов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</w:rPr>
            </w:pPr>
            <w:r w:rsidRPr="008549F8">
              <w:rPr>
                <w:i/>
                <w:iCs/>
                <w:color w:val="0070C0"/>
                <w:sz w:val="24"/>
                <w:szCs w:val="24"/>
              </w:rPr>
              <w:t>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унун,ицц,хьухьал, хъах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-хъах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лъун,ццин,г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иц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лъизаруна,т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ингъалъ,гвендал,рук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ниб, бокьал,г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иял,х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убал,сакал, сангарал,гъварилъуде, 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ал,буртина,ч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ор,сан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хасал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арпал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ехь,суратал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хабар бут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абиккун пасих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го ц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ализе,кеч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 рек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ехъе  лъазабизе,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гь.109-112,суратал рахъизе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4021C" w:rsidRPr="008549F8">
        <w:trPr>
          <w:trHeight w:val="949"/>
        </w:trPr>
        <w:tc>
          <w:tcPr>
            <w:tcW w:w="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8549F8">
              <w:rPr>
                <w:b/>
                <w:bCs/>
                <w:color w:val="1F497D"/>
                <w:sz w:val="24"/>
                <w:szCs w:val="24"/>
              </w:rPr>
              <w:t>29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«Хасало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орихъ», хабар</w:t>
            </w:r>
          </w:p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«Херлъараб хасел»    кеч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   М.Гунащев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</w:rPr>
            </w:pPr>
            <w:r w:rsidRPr="008549F8">
              <w:rPr>
                <w:i/>
                <w:iCs/>
                <w:color w:val="0070C0"/>
                <w:sz w:val="24"/>
                <w:szCs w:val="24"/>
              </w:rPr>
              <w:t>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андарак,бац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изе,</w:t>
            </w:r>
          </w:p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</w:rPr>
            </w:pPr>
            <w:r w:rsidRPr="008549F8">
              <w:rPr>
                <w:i/>
                <w:iCs/>
                <w:color w:val="0070C0"/>
                <w:sz w:val="24"/>
                <w:szCs w:val="24"/>
              </w:rPr>
              <w:t xml:space="preserve"> ч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варкь-ч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варкьи, юргъан,лъар,лъел,маг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ал, рог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рал,ризго,багь-багьун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хасал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арпал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ехь, лъималаз рахъарал суратал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асил бицине,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гь.112,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пасих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го ц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ализе,гь.113-114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4021C" w:rsidRPr="008549F8">
        <w:trPr>
          <w:trHeight w:val="949"/>
        </w:trPr>
        <w:tc>
          <w:tcPr>
            <w:tcW w:w="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8549F8">
              <w:rPr>
                <w:b/>
                <w:bCs/>
                <w:color w:val="1F497D"/>
                <w:sz w:val="24"/>
                <w:szCs w:val="24"/>
              </w:rPr>
              <w:t>30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«Лъималазе хасел хирияб буго» кеч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 И.Утарбиев.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</w:rPr>
            </w:pPr>
            <w:r w:rsidRPr="008549F8">
              <w:rPr>
                <w:i/>
                <w:iCs/>
                <w:color w:val="0070C0"/>
                <w:sz w:val="24"/>
                <w:szCs w:val="24"/>
              </w:rPr>
              <w:t>чангъал, къуват-х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ал, ч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олорхъо,борхалъи,чангъал, хазабуна,г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ищкъу,къуват-х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ал,дег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ен ч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ван,т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укъби,     черх лъадарулеб,иххал, хасият,рикъун,щаклъун, къвалакь,перело,хъах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аб буртина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13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арп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ехь,суратал,мультфильм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кеч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 пасих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го ц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ализе,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гь.114,сочинение хъвазе  «Хасел»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4021C" w:rsidRPr="008549F8">
        <w:trPr>
          <w:trHeight w:val="949"/>
        </w:trPr>
        <w:tc>
          <w:tcPr>
            <w:tcW w:w="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8549F8">
              <w:rPr>
                <w:b/>
                <w:bCs/>
                <w:color w:val="1F497D"/>
                <w:sz w:val="24"/>
                <w:szCs w:val="24"/>
              </w:rPr>
              <w:t>31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«Талих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»  маргьа    З.Г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исаева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«Гьобол» хабар 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.Х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ажиев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</w:rPr>
            </w:pPr>
            <w:r w:rsidRPr="008549F8">
              <w:rPr>
                <w:i/>
                <w:iCs/>
                <w:color w:val="0070C0"/>
                <w:sz w:val="24"/>
                <w:szCs w:val="24"/>
              </w:rPr>
              <w:t>талих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, мурад, машгьурав , 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умру-яшав,баг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нас,</w:t>
            </w:r>
          </w:p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</w:rPr>
            </w:pPr>
            <w:r w:rsidRPr="008549F8">
              <w:rPr>
                <w:i/>
                <w:iCs/>
                <w:color w:val="0070C0"/>
                <w:sz w:val="24"/>
                <w:szCs w:val="24"/>
              </w:rPr>
              <w:t>т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ираби, гомог, раса, гъуц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арал, ч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уч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адилаго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13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арп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ехь, мультфильм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цо хабаралъул къокъаб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асил бицине,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гь.115;121,              сурат бахъизе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4021C" w:rsidRPr="008549F8">
        <w:trPr>
          <w:trHeight w:val="949"/>
        </w:trPr>
        <w:tc>
          <w:tcPr>
            <w:tcW w:w="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8549F8">
              <w:rPr>
                <w:b/>
                <w:bCs/>
                <w:color w:val="1F497D"/>
                <w:sz w:val="24"/>
                <w:szCs w:val="24"/>
                <w:lang w:val="en-US"/>
              </w:rPr>
              <w:t>3</w:t>
            </w:r>
            <w:r w:rsidRPr="008549F8">
              <w:rPr>
                <w:b/>
                <w:bCs/>
                <w:color w:val="1F497D"/>
                <w:sz w:val="24"/>
                <w:szCs w:val="24"/>
              </w:rPr>
              <w:t>2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«Хинаб хасел» кеч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 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 xml:space="preserve"> Ц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адаса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амзат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«Г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азу балеб буго» кеч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 Г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.Шейхов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</w:rPr>
            </w:pPr>
            <w:r w:rsidRPr="008549F8">
              <w:rPr>
                <w:i/>
                <w:iCs/>
                <w:color w:val="0070C0"/>
                <w:sz w:val="24"/>
                <w:szCs w:val="24"/>
              </w:rPr>
              <w:t>перело,хъах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аб буртина</w:t>
            </w:r>
          </w:p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</w:rPr>
            </w:pPr>
            <w:r w:rsidRPr="008549F8">
              <w:rPr>
                <w:i/>
                <w:iCs/>
                <w:color w:val="0070C0"/>
                <w:sz w:val="24"/>
                <w:szCs w:val="24"/>
              </w:rPr>
              <w:t>сабру, свакарал, пальто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хасал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арпал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ехь, лъималазул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алт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аби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цо кеч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 рек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ехъе,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гь,121-122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гь.124-125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4021C" w:rsidRPr="008549F8">
        <w:trPr>
          <w:trHeight w:val="949"/>
        </w:trPr>
        <w:tc>
          <w:tcPr>
            <w:tcW w:w="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8549F8">
              <w:rPr>
                <w:b/>
                <w:bCs/>
                <w:color w:val="1F497D"/>
                <w:sz w:val="24"/>
                <w:szCs w:val="24"/>
              </w:rPr>
              <w:t>33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«К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иабилей эбел» хабар   М.Шамхалов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«Учитель»  кеч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 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.Гъазимирзаев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</w:rPr>
            </w:pPr>
            <w:r w:rsidRPr="008549F8">
              <w:rPr>
                <w:i/>
                <w:iCs/>
                <w:color w:val="0070C0"/>
                <w:sz w:val="24"/>
                <w:szCs w:val="24"/>
              </w:rPr>
              <w:t>лъалк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ал, 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иц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ал, кат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 xml:space="preserve">ари,паровоз, </w:t>
            </w:r>
          </w:p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</w:rPr>
            </w:pPr>
            <w:r w:rsidRPr="008549F8">
              <w:rPr>
                <w:i/>
                <w:iCs/>
                <w:color w:val="0070C0"/>
                <w:sz w:val="24"/>
                <w:szCs w:val="24"/>
              </w:rPr>
              <w:t>вуц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ц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ун,эменг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адав 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еренав,гьимун,жегиги, рац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ц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адго,вацлъи ц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унун,адабалда,хьвадизе, малъула,мисалал,кант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изе, 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еренлъи,даим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13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арп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техь,сурат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 xml:space="preserve">  бажари бугез хабаралъул къокъаб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асил бицине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гь.125, хут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араз кеч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 рек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ехъе  лъазабизе,  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гь.107-108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4021C" w:rsidRPr="008549F8">
        <w:trPr>
          <w:trHeight w:val="949"/>
        </w:trPr>
        <w:tc>
          <w:tcPr>
            <w:tcW w:w="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8549F8">
              <w:rPr>
                <w:b/>
                <w:bCs/>
                <w:color w:val="1F497D"/>
                <w:sz w:val="24"/>
                <w:szCs w:val="24"/>
              </w:rPr>
              <w:t>34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549F8">
              <w:rPr>
                <w:b/>
                <w:bCs/>
                <w:sz w:val="24"/>
                <w:szCs w:val="24"/>
              </w:rPr>
              <w:t>Халкъалъул к</w:t>
            </w:r>
            <w:r w:rsidRPr="008549F8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8549F8">
              <w:rPr>
                <w:b/>
                <w:bCs/>
                <w:sz w:val="24"/>
                <w:szCs w:val="24"/>
              </w:rPr>
              <w:t>алзул гьунаралъул асараздасан.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Кинидахъ васасе</w:t>
            </w:r>
          </w:p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Кинидахъ ясалъе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</w:rPr>
            </w:pPr>
            <w:r w:rsidRPr="008549F8">
              <w:rPr>
                <w:i/>
                <w:iCs/>
                <w:color w:val="0070C0"/>
                <w:sz w:val="24"/>
                <w:szCs w:val="24"/>
              </w:rPr>
              <w:t>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урхъи, хеккого, хехго,Ц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ор,</w:t>
            </w:r>
          </w:p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</w:rPr>
            </w:pPr>
            <w:r w:rsidRPr="008549F8">
              <w:rPr>
                <w:i/>
                <w:iCs/>
                <w:color w:val="0070C0"/>
                <w:sz w:val="24"/>
                <w:szCs w:val="24"/>
              </w:rPr>
              <w:t xml:space="preserve">балъда нахъа,балъ, </w:t>
            </w:r>
          </w:p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</w:rPr>
            </w:pPr>
            <w:r w:rsidRPr="008549F8">
              <w:rPr>
                <w:i/>
                <w:iCs/>
                <w:color w:val="0070C0"/>
                <w:sz w:val="24"/>
                <w:szCs w:val="24"/>
              </w:rPr>
              <w:t>къолое , хур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хасал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арпал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ехь, 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«Лачен» журналал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49F8">
              <w:rPr>
                <w:sz w:val="24"/>
                <w:szCs w:val="24"/>
              </w:rPr>
              <w:t>рек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ехъе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гь,129;132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4021C" w:rsidRPr="008549F8">
        <w:trPr>
          <w:trHeight w:val="949"/>
        </w:trPr>
        <w:tc>
          <w:tcPr>
            <w:tcW w:w="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8549F8">
              <w:rPr>
                <w:b/>
                <w:bCs/>
                <w:color w:val="1F497D"/>
                <w:sz w:val="24"/>
                <w:szCs w:val="24"/>
              </w:rPr>
              <w:t>35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«Бищунго к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удияб бечелъи» турказул халкъияб маргьа</w:t>
            </w:r>
          </w:p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Кицаби.Бицанк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аби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</w:rPr>
            </w:pPr>
            <w:r w:rsidRPr="008549F8">
              <w:rPr>
                <w:i/>
                <w:iCs/>
                <w:color w:val="0070C0"/>
                <w:sz w:val="24"/>
                <w:szCs w:val="24"/>
              </w:rPr>
              <w:t xml:space="preserve">зигардулев, бечелъи, </w:t>
            </w:r>
          </w:p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</w:rPr>
            </w:pPr>
            <w:r w:rsidRPr="008549F8">
              <w:rPr>
                <w:i/>
                <w:iCs/>
                <w:color w:val="0070C0"/>
                <w:sz w:val="24"/>
                <w:szCs w:val="24"/>
              </w:rPr>
              <w:t>кеп-г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оркь, рак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бакъван, 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алах, лъидир, кьин, нуцалчи,г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аркьел, пурч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ун,т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ат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и,сапар, тушман,хъала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13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арп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 xml:space="preserve"> 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ехь,  «Лачен»  журналал, лъималазул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алт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аби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пасих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го ц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ализе,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гь.131-132, кицаби ва бицанк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аби хасаб тетрадалда хъвазе,дагьалги  данде гьаризе, рек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ехъе чанго бицанк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о ва кици лъазабизе,гь,130,133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4021C" w:rsidRPr="008549F8">
        <w:trPr>
          <w:trHeight w:val="949"/>
        </w:trPr>
        <w:tc>
          <w:tcPr>
            <w:tcW w:w="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8549F8">
              <w:rPr>
                <w:b/>
                <w:bCs/>
                <w:color w:val="1F497D"/>
                <w:sz w:val="24"/>
                <w:szCs w:val="24"/>
              </w:rPr>
              <w:t>36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«Сих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ираб чайка» афгъаназул маргьа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«Бац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ги, церги, циги» маргьа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</w:rPr>
            </w:pPr>
            <w:r w:rsidRPr="008549F8">
              <w:rPr>
                <w:i/>
                <w:iCs/>
                <w:color w:val="0070C0"/>
                <w:sz w:val="24"/>
                <w:szCs w:val="24"/>
              </w:rPr>
              <w:t>щобда, ралъдал гарц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,такъсир, тамих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, ц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абуц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ун,регьана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13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арп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ехь, мультфильм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ц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ализе,бажарараз бокьараб маргьаялъул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асил бицине, кицаби ва бицанк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аби данде гьаризе,гь.133-138,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бажари бугез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асил бицине,цогидаз гъалат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 ,биччач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ого  бокьараб ц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ализе, сурат бахъизе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4021C" w:rsidRPr="008549F8">
        <w:trPr>
          <w:trHeight w:val="949"/>
        </w:trPr>
        <w:tc>
          <w:tcPr>
            <w:tcW w:w="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8549F8">
              <w:rPr>
                <w:b/>
                <w:bCs/>
                <w:color w:val="1F497D"/>
                <w:sz w:val="24"/>
                <w:szCs w:val="24"/>
              </w:rPr>
              <w:t>37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«Бах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арчияв вас» маргьа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</w:rPr>
            </w:pPr>
            <w:r w:rsidRPr="008549F8">
              <w:rPr>
                <w:i/>
                <w:iCs/>
                <w:color w:val="0070C0"/>
                <w:sz w:val="24"/>
                <w:szCs w:val="24"/>
              </w:rPr>
              <w:t>къосанила,раг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дукь,х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ухьбахъи, тирщун,к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орок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изарунила, парчаби,рук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нахъе,залимал, гьаргьазабулаго,х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анкъвах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инч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,мах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,х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ал къан,лага,хвасар гьари, рогьинег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ан, вигьанила, лебалав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13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арп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ехь, мультфильм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  <w:r w:rsidRPr="008549F8">
              <w:rPr>
                <w:color w:val="1F497D"/>
                <w:sz w:val="24"/>
                <w:szCs w:val="24"/>
              </w:rPr>
              <w:t>ц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 xml:space="preserve">алараб тексталъул </w:t>
            </w: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  <w:r w:rsidRPr="008549F8">
              <w:rPr>
                <w:color w:val="1F497D"/>
                <w:sz w:val="24"/>
                <w:szCs w:val="24"/>
              </w:rPr>
              <w:t>аслияб пикру бич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>ч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>и,суалазе жавабал кьезе бажари,</w:t>
            </w: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  <w:r w:rsidRPr="008549F8">
              <w:rPr>
                <w:color w:val="1F497D"/>
                <w:sz w:val="24"/>
                <w:szCs w:val="24"/>
                <w:lang w:val="en-US"/>
              </w:rPr>
              <w:t>c</w:t>
            </w:r>
            <w:r w:rsidRPr="008549F8">
              <w:rPr>
                <w:color w:val="1F497D"/>
                <w:sz w:val="24"/>
                <w:szCs w:val="24"/>
              </w:rPr>
              <w:t>ураталде балагьун,</w:t>
            </w:r>
          </w:p>
          <w:p w:rsidR="00E4021C" w:rsidRPr="008549F8" w:rsidRDefault="00E4021C" w:rsidP="008549F8">
            <w:pPr>
              <w:spacing w:after="0" w:line="240" w:lineRule="auto"/>
              <w:jc w:val="center"/>
              <w:rPr>
                <w:color w:val="1F497D"/>
                <w:sz w:val="24"/>
                <w:szCs w:val="24"/>
              </w:rPr>
            </w:pP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  <w:r w:rsidRPr="008549F8">
              <w:rPr>
                <w:color w:val="1F497D"/>
                <w:sz w:val="24"/>
                <w:szCs w:val="24"/>
              </w:rPr>
              <w:t>хабар херхине бажари,бицанк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>абазе жавабал кьезе лъай,</w:t>
            </w: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</w:p>
          <w:p w:rsidR="00E4021C" w:rsidRPr="008549F8" w:rsidRDefault="00E4021C" w:rsidP="008549F8">
            <w:pPr>
              <w:spacing w:after="0" w:line="240" w:lineRule="auto"/>
              <w:rPr>
                <w:color w:val="1F497D"/>
                <w:sz w:val="24"/>
                <w:szCs w:val="24"/>
              </w:rPr>
            </w:pPr>
            <w:r w:rsidRPr="008549F8">
              <w:rPr>
                <w:color w:val="1F497D"/>
                <w:sz w:val="24"/>
                <w:szCs w:val="24"/>
              </w:rPr>
              <w:t>жидецаго ц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>алулеб тексталда жаниса рич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>ч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>уларел раг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>аби ва предложениял рат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>а рахъун,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color w:val="1F497D"/>
                <w:sz w:val="24"/>
                <w:szCs w:val="24"/>
              </w:rPr>
              <w:t>гьезул маг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>на муг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>алимасда ц</w:t>
            </w:r>
            <w:r w:rsidRPr="008549F8">
              <w:rPr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color w:val="1F497D"/>
                <w:sz w:val="24"/>
                <w:szCs w:val="24"/>
              </w:rPr>
              <w:t>ехезе  лъай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 xml:space="preserve">бажарараз къокъаб 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асил,цогидаз ц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ализе,сурат бахъизе,гь.139-140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4021C" w:rsidRPr="008549F8">
        <w:trPr>
          <w:trHeight w:val="949"/>
        </w:trPr>
        <w:tc>
          <w:tcPr>
            <w:tcW w:w="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8549F8">
              <w:rPr>
                <w:b/>
                <w:bCs/>
                <w:color w:val="1F497D"/>
                <w:sz w:val="24"/>
                <w:szCs w:val="24"/>
              </w:rPr>
              <w:t>38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549F8">
              <w:rPr>
                <w:b/>
                <w:bCs/>
                <w:sz w:val="24"/>
                <w:szCs w:val="24"/>
              </w:rPr>
              <w:t>Рекъел ва гьудуллъи.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«Лъик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ав гьудул»   хабар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«Х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амаги г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анк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ги» маргьа 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</w:rPr>
            </w:pPr>
            <w:r w:rsidRPr="008549F8">
              <w:rPr>
                <w:i/>
                <w:iCs/>
                <w:color w:val="0070C0"/>
                <w:sz w:val="24"/>
                <w:szCs w:val="24"/>
              </w:rPr>
              <w:t>азбар,нич,ццин,изну,нечана, сородана,г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илла,бах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арзал, байдан,ицц,генугъвет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,каралъа,ч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варкьизарун,рахъ-мухъ, лъути,гъалат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13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арп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суратал, 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ехь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гъалат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  биччач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ого  маргьа яги  хабар ц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ализе, сурат бахъизе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гь.142,145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4021C" w:rsidRPr="008549F8">
        <w:trPr>
          <w:trHeight w:val="949"/>
        </w:trPr>
        <w:tc>
          <w:tcPr>
            <w:tcW w:w="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8549F8">
              <w:rPr>
                <w:b/>
                <w:bCs/>
                <w:color w:val="1F497D"/>
                <w:sz w:val="24"/>
                <w:szCs w:val="24"/>
              </w:rPr>
              <w:t>39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«Рагъ ва рекъел»  кеч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  Ц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адаса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амзат</w:t>
            </w:r>
          </w:p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«Цадахъ рекъон бугеб лъик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»  кеч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 Н.Гисаев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</w:rPr>
            </w:pPr>
            <w:r w:rsidRPr="008549F8">
              <w:rPr>
                <w:i/>
                <w:iCs/>
                <w:color w:val="0070C0"/>
                <w:sz w:val="24"/>
                <w:szCs w:val="24"/>
              </w:rPr>
              <w:t>эркенлъи,авданлъи,кьог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лъи, пашманлъи,т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екълъи,мекълъи,х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асиллъулел,асарал,сурукълъи,г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адат,бугъил лълъар,малал, чармил, чудук,к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век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улеб,рик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к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ад, рахсида,г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асияб,хвалилаб, ч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унталилаб,ч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аголъи,г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уц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изе,ракълил байрахъ,х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ат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ихьин,рекъел,х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ал ккаразе,рак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гъей, кеп,даг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ба-раг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и,рагъ-кьал,нагагь,барщи, рагъухъан,маххулаб,ругъун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хасал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арпал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компьютер, фильмалъул бут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а,</w:t>
            </w:r>
            <w:r w:rsidRPr="008549F8">
              <w:rPr>
                <w:sz w:val="24"/>
                <w:szCs w:val="24"/>
                <w:lang w:val="en-US"/>
              </w:rPr>
              <w:t xml:space="preserve"> </w:t>
            </w:r>
            <w:r w:rsidRPr="008549F8">
              <w:rPr>
                <w:sz w:val="24"/>
                <w:szCs w:val="24"/>
              </w:rPr>
              <w:t>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ехь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к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иябго кеч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алъул бокьараб пасих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го ц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ализе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адурлъизе, бажарараз  бокьараб чанго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уби рек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ехъе лъазабизе,гь.143-144,146-147, бажари бугез жидерго гьудулзабазде кеч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 гьабизе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албихьизе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4021C" w:rsidRPr="008549F8">
        <w:trPr>
          <w:trHeight w:val="949"/>
        </w:trPr>
        <w:tc>
          <w:tcPr>
            <w:tcW w:w="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8549F8">
              <w:rPr>
                <w:b/>
                <w:bCs/>
                <w:color w:val="1F497D"/>
                <w:sz w:val="24"/>
                <w:szCs w:val="24"/>
              </w:rPr>
              <w:t>40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549F8">
              <w:rPr>
                <w:b/>
                <w:bCs/>
                <w:sz w:val="24"/>
                <w:szCs w:val="24"/>
              </w:rPr>
              <w:t>Рохалилаб их.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Их  щолеб буго  «Их» кеч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   Ц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адаса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амзат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pStyle w:val="Heading4"/>
              <w:spacing w:line="240" w:lineRule="auto"/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</w:rPr>
            </w:pP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</w:rPr>
              <w:t>рух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</w:rPr>
              <w:t xml:space="preserve"> лъола,роц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</w:rPr>
              <w:t>аде, гучаб чвахи,черх,бульвар,х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</w:rPr>
              <w:t>асрат,панаял,бакъвараб рак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</w:rPr>
              <w:t>,тирхула,гьелегьарал,гьогьен,хъач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</w:rPr>
              <w:t>ал малъаз,х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</w:rPr>
              <w:t>алакъал муг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</w:rPr>
              <w:t>рул-щобал, басрияб,хасият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13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арп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компьютер,слайдал, 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ехь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пасих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го ц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ализе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гь.153-155,суратал рахъизе,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бажарараз сочинение хъвазе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4021C" w:rsidRPr="008549F8">
        <w:trPr>
          <w:trHeight w:val="949"/>
        </w:trPr>
        <w:tc>
          <w:tcPr>
            <w:tcW w:w="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8549F8">
              <w:rPr>
                <w:b/>
                <w:bCs/>
                <w:color w:val="1F497D"/>
                <w:sz w:val="24"/>
                <w:szCs w:val="24"/>
              </w:rPr>
              <w:t>41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Эбелалъул праздник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«Эбелалде»  Расул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амзатов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«Эбелалде»  Н.Г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исаев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</w:rPr>
            </w:pPr>
            <w:r w:rsidRPr="008549F8">
              <w:rPr>
                <w:i/>
                <w:iCs/>
                <w:color w:val="0070C0"/>
                <w:sz w:val="24"/>
                <w:szCs w:val="24"/>
              </w:rPr>
              <w:t>концерт,выставка,праздник,загьир,махщел,гьунар, рохел,разилъи,улбузе,сайгъат,т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ел-къайи,квербаццал,мух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канго,г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умру,г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алам,хинлъи, рак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-рак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алъ,г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агарда, рик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к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ад,цере-нахъ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13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арп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ехь,лъималазул улбузул  суратазул слайдал,Машидатил «Эбел»  абураб кеч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 ах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улеб запись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кеч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  рек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ехъе лъазабизе , гь.161,бажари бугел лъималаз жидерго эбелалде кеч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 гьабизе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албихьизе яги сочинение хъвазе  «Дир эбел»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4021C" w:rsidRPr="008549F8">
        <w:trPr>
          <w:trHeight w:val="949"/>
        </w:trPr>
        <w:tc>
          <w:tcPr>
            <w:tcW w:w="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8549F8">
              <w:rPr>
                <w:b/>
                <w:bCs/>
                <w:color w:val="1F497D"/>
                <w:sz w:val="24"/>
                <w:szCs w:val="24"/>
                <w:lang w:val="en-US"/>
              </w:rPr>
              <w:t>4</w:t>
            </w:r>
            <w:r w:rsidRPr="008549F8">
              <w:rPr>
                <w:b/>
                <w:bCs/>
                <w:color w:val="1F497D"/>
                <w:sz w:val="24"/>
                <w:szCs w:val="24"/>
              </w:rPr>
              <w:t>2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«Т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оцебесеб ц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ад» кеч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  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Залму Батирова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 xml:space="preserve">«Милъиршаби»  хабар  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Д.-Х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.Дибиров</w:t>
            </w:r>
          </w:p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pStyle w:val="Heading4"/>
              <w:spacing w:line="240" w:lineRule="auto"/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</w:rPr>
            </w:pP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</w:rPr>
              <w:t>ц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</w:rPr>
              <w:t>ад,чапар,гукки,божилъи,мегъ,т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</w:rPr>
              <w:t>ощел,бигъине,рес, х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</w:rPr>
              <w:t>орлъизе,рагъидул мокъ,къат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</w:rPr>
              <w:t>ипа,милъиршаби,рахи,кьуч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</w:rPr>
              <w:t>,къед,курмул,пикру,х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</w:rPr>
              <w:t>апараби,рух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</w:rPr>
              <w:t>ч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</w:rPr>
              <w:t>аголъаби.чалу,лъугьа-бахъин,боркьараб,лагьи,хиял,рук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</w:rPr>
              <w:t>ел,х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</w:rPr>
              <w:t>атта,насих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</w:rPr>
              <w:t>ат,изну,ч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</w:rPr>
              <w:t>умал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хасал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арпал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ехь, компьютер,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Залму Батировалъул сурат, видео,милъиршабазул суратал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кеч пасих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го  </w:t>
            </w:r>
            <w:bookmarkStart w:id="0" w:name="_GoBack"/>
            <w:bookmarkEnd w:id="0"/>
            <w:r w:rsidRPr="008549F8">
              <w:rPr>
                <w:sz w:val="24"/>
                <w:szCs w:val="24"/>
              </w:rPr>
              <w:t>ц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ализе,бажарараз рек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ехъе лъазабизе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гь.164,хабар ц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ализе,гь.167-169,сурат бахъизе хабаралда 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асан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4021C" w:rsidRPr="008549F8">
        <w:trPr>
          <w:trHeight w:val="949"/>
        </w:trPr>
        <w:tc>
          <w:tcPr>
            <w:tcW w:w="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8549F8">
              <w:rPr>
                <w:b/>
                <w:bCs/>
                <w:color w:val="1F497D"/>
                <w:sz w:val="24"/>
                <w:szCs w:val="24"/>
              </w:rPr>
              <w:t>43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549F8">
              <w:rPr>
                <w:b/>
                <w:bCs/>
                <w:sz w:val="24"/>
                <w:szCs w:val="24"/>
              </w:rPr>
              <w:t>Эркенаб зах</w:t>
            </w:r>
            <w:r w:rsidRPr="008549F8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8549F8">
              <w:rPr>
                <w:b/>
                <w:bCs/>
                <w:sz w:val="24"/>
                <w:szCs w:val="24"/>
              </w:rPr>
              <w:t>мат.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«Чадил кесек» хабар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 xml:space="preserve"> М.Сулиманов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49F8">
              <w:rPr>
                <w:sz w:val="24"/>
                <w:szCs w:val="24"/>
              </w:rPr>
              <w:t>«Чед»  кеч Фазу Г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алиева </w:t>
            </w:r>
          </w:p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pStyle w:val="Heading4"/>
              <w:spacing w:line="240" w:lineRule="auto"/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</w:rPr>
            </w:pP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</w:rPr>
              <w:t>лъут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</w:rPr>
              <w:t>,г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</w:rPr>
              <w:t>ебу,гъанц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</w:rPr>
              <w:t>изабуна,чед,чадил кесек,квасквас,баг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</w:rPr>
              <w:t>арсияб,маг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</w:rPr>
              <w:t>арул т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</w:rPr>
              <w:t>алъи, магълъаби, рекьарухъаби, пинкьал,хьон,т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</w:rPr>
              <w:t>орщел, мочол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13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арп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49F8">
              <w:rPr>
                <w:sz w:val="24"/>
                <w:szCs w:val="24"/>
              </w:rPr>
              <w:t>чед,  видео-фильм, пирог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хабаралъул къокъаб 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асил, гь.174-175, бокьараз кеч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  рек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ехъе лъазабизе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49F8">
              <w:rPr>
                <w:sz w:val="24"/>
                <w:szCs w:val="24"/>
              </w:rPr>
              <w:t>гь.17</w:t>
            </w:r>
            <w:r w:rsidRPr="008549F8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4021C" w:rsidRPr="008549F8">
        <w:trPr>
          <w:trHeight w:val="949"/>
        </w:trPr>
        <w:tc>
          <w:tcPr>
            <w:tcW w:w="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8549F8">
              <w:rPr>
                <w:b/>
                <w:bCs/>
                <w:color w:val="1F497D"/>
                <w:sz w:val="24"/>
                <w:szCs w:val="24"/>
              </w:rPr>
              <w:t>44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«Маг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арулай» кеч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  М.Шамхалов</w:t>
            </w:r>
          </w:p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«Гьат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ан къо» кеч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 М.Хириясулаев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pStyle w:val="Heading4"/>
              <w:spacing w:line="240" w:lineRule="auto"/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</w:rPr>
            </w:pP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</w:rPr>
              <w:t>т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</w:rPr>
              <w:t>орщел,гьарзаго,шагьримоц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</w:rPr>
              <w:t>,магъилъ,кутак,гьелчей,сум,т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</w:rPr>
              <w:t>адкъанила,х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</w:rPr>
              <w:t>инч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</w:rPr>
              <w:t>-хъумуралъе щвант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</w:rPr>
              <w:t>их,х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rFonts w:ascii="Calibri" w:hAnsi="Calibri" w:cs="Times New Roman"/>
                <w:b w:val="0"/>
                <w:bCs w:val="0"/>
                <w:color w:val="0070C0"/>
                <w:sz w:val="24"/>
                <w:szCs w:val="24"/>
              </w:rPr>
              <w:t>алхьи,</w:t>
            </w:r>
          </w:p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</w:rPr>
            </w:pPr>
            <w:r w:rsidRPr="008549F8">
              <w:rPr>
                <w:i/>
                <w:iCs/>
                <w:color w:val="0070C0"/>
                <w:sz w:val="24"/>
                <w:szCs w:val="24"/>
              </w:rPr>
              <w:t>бакънал,бахча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хасал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арпал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ехь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бокьараб кеч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 рек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ехъе лъазабизе,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гь.189-190,     гь.192-193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4021C" w:rsidRPr="008549F8">
        <w:trPr>
          <w:trHeight w:val="949"/>
        </w:trPr>
        <w:tc>
          <w:tcPr>
            <w:tcW w:w="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8549F8">
              <w:rPr>
                <w:b/>
                <w:bCs/>
                <w:color w:val="1F497D"/>
                <w:sz w:val="24"/>
                <w:szCs w:val="24"/>
              </w:rPr>
              <w:t>45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549F8">
              <w:rPr>
                <w:b/>
                <w:bCs/>
                <w:sz w:val="24"/>
                <w:szCs w:val="24"/>
              </w:rPr>
              <w:t>Ват</w:t>
            </w:r>
            <w:r w:rsidRPr="008549F8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8549F8">
              <w:rPr>
                <w:b/>
                <w:bCs/>
                <w:sz w:val="24"/>
                <w:szCs w:val="24"/>
              </w:rPr>
              <w:t>ан ч</w:t>
            </w:r>
            <w:r w:rsidRPr="008549F8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8549F8">
              <w:rPr>
                <w:b/>
                <w:bCs/>
                <w:sz w:val="24"/>
                <w:szCs w:val="24"/>
              </w:rPr>
              <w:t>ух</w:t>
            </w:r>
            <w:r w:rsidRPr="008549F8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8549F8">
              <w:rPr>
                <w:b/>
                <w:bCs/>
                <w:sz w:val="24"/>
                <w:szCs w:val="24"/>
              </w:rPr>
              <w:t>арал бах</w:t>
            </w:r>
            <w:r w:rsidRPr="008549F8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8549F8">
              <w:rPr>
                <w:b/>
                <w:bCs/>
                <w:sz w:val="24"/>
                <w:szCs w:val="24"/>
              </w:rPr>
              <w:t>арзал.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«Ват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ан» (маргьа)    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«Хвалчен»   (хабар)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</w:rPr>
            </w:pPr>
            <w:r w:rsidRPr="008549F8">
              <w:rPr>
                <w:i/>
                <w:iCs/>
                <w:color w:val="0070C0"/>
                <w:sz w:val="24"/>
                <w:szCs w:val="24"/>
              </w:rPr>
              <w:t>аманат,нартал,гьужум</w:t>
            </w:r>
          </w:p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</w:rPr>
            </w:pPr>
            <w:r w:rsidRPr="008549F8">
              <w:rPr>
                <w:i/>
                <w:iCs/>
                <w:color w:val="0070C0"/>
                <w:sz w:val="24"/>
                <w:szCs w:val="24"/>
              </w:rPr>
              <w:t>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андалал,икъбал, лъалиниса, къади,макру, гьужум,жан,къадарал, чапар,къисас,аскар, руччаби,чабхъадулал, эркенлъи,ч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ахъал, гьалмагълъи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13  хасаб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арп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ехь,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суратал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бажарараз маргьаялъул къокъаб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асил бицине,цогидаз пасих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го ц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ализе, гь.196-197, бокьараз муг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алимас ц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алараб хабаралда 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асан сурат бахъизе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4021C" w:rsidRPr="008549F8">
        <w:trPr>
          <w:trHeight w:val="949"/>
        </w:trPr>
        <w:tc>
          <w:tcPr>
            <w:tcW w:w="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8549F8">
              <w:rPr>
                <w:b/>
                <w:bCs/>
                <w:color w:val="1F497D"/>
                <w:sz w:val="24"/>
                <w:szCs w:val="24"/>
              </w:rPr>
              <w:t>46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«Гьаб маялъул къоялъ»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.Х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ажиев</w:t>
            </w:r>
          </w:p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«Аманат» Н.Г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исаев  (куч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дул)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</w:rPr>
            </w:pPr>
            <w:r w:rsidRPr="008549F8">
              <w:rPr>
                <w:i/>
                <w:iCs/>
                <w:color w:val="0070C0"/>
                <w:sz w:val="24"/>
                <w:szCs w:val="24"/>
              </w:rPr>
              <w:t>баркизе,гьудуллъи,релъи, маг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у,г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иц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го,гъугъай, ц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илъизе,сарин,нартал,налъулал,каранлъ,божии,ургъел.ракъи-къеч,квач, балагь,рагъ,г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ел,канлъи, улка,т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алаб,къвак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и, ц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умал,гъудул,г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уц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хасал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арпал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ехь, компьютер, видео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pStyle w:val="Quote"/>
              <w:spacing w:after="0" w:line="240" w:lineRule="auto"/>
              <w:rPr>
                <w:i w:val="0"/>
                <w:iCs w:val="0"/>
                <w:color w:val="1F497D"/>
                <w:sz w:val="24"/>
                <w:szCs w:val="24"/>
              </w:rPr>
            </w:pPr>
            <w:r w:rsidRPr="008549F8">
              <w:rPr>
                <w:i w:val="0"/>
                <w:iCs w:val="0"/>
                <w:color w:val="1F497D"/>
                <w:sz w:val="24"/>
                <w:szCs w:val="24"/>
              </w:rPr>
              <w:t>Ц</w:t>
            </w:r>
            <w:r w:rsidRPr="008549F8">
              <w:rPr>
                <w:i w:val="0"/>
                <w:iCs w:val="0"/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i w:val="0"/>
                <w:iCs w:val="0"/>
                <w:color w:val="1F497D"/>
                <w:sz w:val="24"/>
                <w:szCs w:val="24"/>
              </w:rPr>
              <w:t xml:space="preserve">алараб тексталъул </w:t>
            </w:r>
          </w:p>
          <w:p w:rsidR="00E4021C" w:rsidRPr="008549F8" w:rsidRDefault="00E4021C" w:rsidP="008549F8">
            <w:pPr>
              <w:pStyle w:val="Quote"/>
              <w:spacing w:after="0" w:line="240" w:lineRule="auto"/>
              <w:rPr>
                <w:i w:val="0"/>
                <w:iCs w:val="0"/>
                <w:color w:val="1F497D"/>
                <w:sz w:val="24"/>
                <w:szCs w:val="24"/>
              </w:rPr>
            </w:pPr>
            <w:r w:rsidRPr="008549F8">
              <w:rPr>
                <w:i w:val="0"/>
                <w:iCs w:val="0"/>
                <w:color w:val="1F497D"/>
                <w:sz w:val="24"/>
                <w:szCs w:val="24"/>
              </w:rPr>
              <w:t>аслияб пикру бич</w:t>
            </w:r>
            <w:r w:rsidRPr="008549F8">
              <w:rPr>
                <w:i w:val="0"/>
                <w:iCs w:val="0"/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i w:val="0"/>
                <w:iCs w:val="0"/>
                <w:color w:val="1F497D"/>
                <w:sz w:val="24"/>
                <w:szCs w:val="24"/>
              </w:rPr>
              <w:t>ч</w:t>
            </w:r>
            <w:r w:rsidRPr="008549F8">
              <w:rPr>
                <w:i w:val="0"/>
                <w:iCs w:val="0"/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i w:val="0"/>
                <w:iCs w:val="0"/>
                <w:color w:val="1F497D"/>
                <w:sz w:val="24"/>
                <w:szCs w:val="24"/>
              </w:rPr>
              <w:t>и,суалазе жавабал кьезе бажари,</w:t>
            </w:r>
          </w:p>
          <w:p w:rsidR="00E4021C" w:rsidRPr="008549F8" w:rsidRDefault="00E4021C" w:rsidP="008549F8">
            <w:pPr>
              <w:pStyle w:val="Quote"/>
              <w:spacing w:after="0" w:line="240" w:lineRule="auto"/>
              <w:rPr>
                <w:i w:val="0"/>
                <w:iCs w:val="0"/>
                <w:color w:val="1F497D"/>
                <w:sz w:val="24"/>
                <w:szCs w:val="24"/>
              </w:rPr>
            </w:pPr>
            <w:r w:rsidRPr="008549F8">
              <w:rPr>
                <w:i w:val="0"/>
                <w:iCs w:val="0"/>
                <w:color w:val="1F497D"/>
                <w:sz w:val="24"/>
                <w:szCs w:val="24"/>
                <w:lang w:val="en-US"/>
              </w:rPr>
              <w:t>c</w:t>
            </w:r>
            <w:r w:rsidRPr="008549F8">
              <w:rPr>
                <w:i w:val="0"/>
                <w:iCs w:val="0"/>
                <w:color w:val="1F497D"/>
                <w:sz w:val="24"/>
                <w:szCs w:val="24"/>
              </w:rPr>
              <w:t>ураталде балагьун</w:t>
            </w:r>
          </w:p>
          <w:p w:rsidR="00E4021C" w:rsidRPr="008549F8" w:rsidRDefault="00E4021C" w:rsidP="008549F8">
            <w:pPr>
              <w:pStyle w:val="Quote"/>
              <w:spacing w:after="0" w:line="240" w:lineRule="auto"/>
              <w:rPr>
                <w:i w:val="0"/>
                <w:iCs w:val="0"/>
                <w:color w:val="1F497D"/>
                <w:sz w:val="24"/>
                <w:szCs w:val="24"/>
              </w:rPr>
            </w:pPr>
          </w:p>
          <w:p w:rsidR="00E4021C" w:rsidRPr="008549F8" w:rsidRDefault="00E4021C" w:rsidP="008549F8">
            <w:pPr>
              <w:pStyle w:val="Quote"/>
              <w:spacing w:after="0" w:line="240" w:lineRule="auto"/>
              <w:rPr>
                <w:i w:val="0"/>
                <w:iCs w:val="0"/>
                <w:color w:val="1F497D"/>
                <w:sz w:val="24"/>
                <w:szCs w:val="24"/>
              </w:rPr>
            </w:pPr>
            <w:r w:rsidRPr="008549F8">
              <w:rPr>
                <w:i w:val="0"/>
                <w:iCs w:val="0"/>
                <w:color w:val="1F497D"/>
                <w:sz w:val="24"/>
                <w:szCs w:val="24"/>
              </w:rPr>
              <w:t>хабар херхине бажари, бицанк</w:t>
            </w:r>
            <w:r w:rsidRPr="008549F8">
              <w:rPr>
                <w:i w:val="0"/>
                <w:iCs w:val="0"/>
                <w:color w:val="1F497D"/>
                <w:sz w:val="24"/>
                <w:szCs w:val="24"/>
                <w:lang w:val="en-US"/>
              </w:rPr>
              <w:t>I</w:t>
            </w:r>
            <w:r w:rsidRPr="008549F8">
              <w:rPr>
                <w:i w:val="0"/>
                <w:iCs w:val="0"/>
                <w:color w:val="1F497D"/>
                <w:sz w:val="24"/>
                <w:szCs w:val="24"/>
              </w:rPr>
              <w:t>абазе жавабал кьезе лъай</w:t>
            </w:r>
          </w:p>
          <w:p w:rsidR="00E4021C" w:rsidRPr="008549F8" w:rsidRDefault="00E4021C" w:rsidP="008549F8">
            <w:pPr>
              <w:pStyle w:val="Quote"/>
              <w:spacing w:after="0" w:line="240" w:lineRule="auto"/>
              <w:rPr>
                <w:i w:val="0"/>
                <w:iCs w:val="0"/>
                <w:color w:val="1F497D"/>
                <w:sz w:val="24"/>
                <w:szCs w:val="24"/>
              </w:rPr>
            </w:pPr>
          </w:p>
          <w:p w:rsidR="00E4021C" w:rsidRPr="008549F8" w:rsidRDefault="00E4021C" w:rsidP="008549F8">
            <w:pPr>
              <w:pStyle w:val="Quote"/>
              <w:spacing w:after="0" w:line="240" w:lineRule="auto"/>
              <w:rPr>
                <w:i w:val="0"/>
                <w:iCs w:val="0"/>
                <w:color w:val="1F497D"/>
                <w:sz w:val="24"/>
                <w:szCs w:val="24"/>
              </w:rPr>
            </w:pP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бокьараб кеч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  пасих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го ц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ализе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гь.198,202-203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4021C" w:rsidRPr="008549F8">
        <w:trPr>
          <w:gridBefore w:val="1"/>
          <w:trHeight w:val="949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8549F8">
              <w:rPr>
                <w:b/>
                <w:bCs/>
                <w:color w:val="1F497D"/>
                <w:sz w:val="24"/>
                <w:szCs w:val="24"/>
              </w:rPr>
              <w:t>47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«Бергьенлъиялъул къо-ич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абилеб май»  (хабар)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«Саг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аду» (кеч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) Расул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амзатов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</w:rPr>
            </w:pPr>
            <w:r w:rsidRPr="008549F8">
              <w:rPr>
                <w:i/>
                <w:iCs/>
                <w:color w:val="0070C0"/>
                <w:sz w:val="24"/>
                <w:szCs w:val="24"/>
              </w:rPr>
              <w:t>праздник,К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удияб Ват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анияб рагъ,вах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шияб,Совет Союзалъул Бах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арчи,квербакъи,тыл, фашизм,гъури,тушман, 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ужилго,гъоркьч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ел, багьадур,т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ухьидул гулла,саргъас,сарин,нилъу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13  хасаб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арп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49F8">
              <w:rPr>
                <w:sz w:val="24"/>
                <w:szCs w:val="24"/>
              </w:rPr>
              <w:t>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ехь, компьютер, видео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pStyle w:val="NoSpacing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кеч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  пасих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го ц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ализе,бажарараз рек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ехъе лъазабизе,гь.205, сурат бахъизе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4021C" w:rsidRPr="008549F8">
        <w:trPr>
          <w:gridBefore w:val="1"/>
          <w:trHeight w:val="949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8549F8">
              <w:rPr>
                <w:b/>
                <w:bCs/>
                <w:color w:val="1F497D"/>
                <w:sz w:val="24"/>
                <w:szCs w:val="24"/>
              </w:rPr>
              <w:t>48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«Имам Шамил» М.Саидов хабар</w:t>
            </w:r>
          </w:p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«Гьабигьанасул гьоболлъи» бицен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</w:rPr>
            </w:pPr>
            <w:r w:rsidRPr="008549F8">
              <w:rPr>
                <w:i/>
                <w:iCs/>
                <w:color w:val="0070C0"/>
                <w:sz w:val="24"/>
                <w:szCs w:val="24"/>
              </w:rPr>
              <w:t>Имам ,гьобол, шаг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ир,г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акъиллъи,къадру, абадиялъго,рух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,асар, Генуса Гъазимух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амад, Гьоц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алъа 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амзат, къеркьей,пача,зулмучаг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и, ханзаби,бегзаби,эркенлъи, хвел,чияр ракь,х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икмат, щулалъи,талавурчаг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и,         чара хварав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13  хасаб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арп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фильм,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ехь, имамасул суратал, 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ахьал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пасих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го цализе ,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гь.206-208,   бажари бугел ц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алдохъабаз проект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адуризе имамасул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акъалъулъ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4021C" w:rsidRPr="008549F8">
        <w:trPr>
          <w:gridBefore w:val="1"/>
          <w:trHeight w:val="949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8549F8">
              <w:rPr>
                <w:b/>
                <w:bCs/>
                <w:color w:val="1F497D"/>
                <w:sz w:val="24"/>
                <w:szCs w:val="24"/>
              </w:rPr>
              <w:t>49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«Х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ажимурадги  чачанавги»  хабар</w:t>
            </w:r>
          </w:p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</w:rPr>
            </w:pPr>
            <w:r w:rsidRPr="008549F8">
              <w:rPr>
                <w:i/>
                <w:iCs/>
                <w:color w:val="0070C0"/>
                <w:sz w:val="24"/>
                <w:szCs w:val="24"/>
              </w:rPr>
              <w:t>хиянатчи,къасд,  бодул цевехъан мут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иг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лъи, 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укму, гьунар,х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албихьи, хвалчад вахъин,заруд вахъин,сабру,кьварарав, ях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,бихьинчи,носол бал,ракълида,нухда рег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ун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хасал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арпал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фильм, 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ехь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асил бицине, 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гь.210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4021C" w:rsidRPr="008549F8">
        <w:trPr>
          <w:gridBefore w:val="1"/>
          <w:trHeight w:val="949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8549F8">
              <w:rPr>
                <w:b/>
                <w:bCs/>
                <w:color w:val="1F497D"/>
                <w:sz w:val="24"/>
                <w:szCs w:val="24"/>
              </w:rPr>
              <w:t>50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«Ираназул шагьги Г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алискандиги», (къиса)</w:t>
            </w:r>
          </w:p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«Херав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асан» М.Хуршилов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</w:rPr>
            </w:pPr>
            <w:r w:rsidRPr="008549F8">
              <w:rPr>
                <w:i/>
                <w:iCs/>
                <w:color w:val="0070C0"/>
                <w:sz w:val="24"/>
                <w:szCs w:val="24"/>
              </w:rPr>
              <w:t>Дурч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и  мег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ер,хъукдул, хиянатчи,вазир,г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акълу, ираназул шагь,Надир, парччи,ханжар,буюрухъ, зигара,херлъи-бах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арлъи, чухъа,махсараде кквей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13  хасаб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арп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ехь,аудио-запись «Надир-шагь щущахъ виххизави», рагъ ккараб бак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алъул суратал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суалазе жавабал кьезе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адурлъизе,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гь.216-224, ц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алараб асаралда 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асан бокьараз сурат бахъизе 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4021C" w:rsidRPr="008549F8">
        <w:trPr>
          <w:gridBefore w:val="1"/>
          <w:trHeight w:val="3418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b/>
                <w:bCs/>
                <w:color w:val="1F497D"/>
                <w:sz w:val="24"/>
                <w:szCs w:val="24"/>
              </w:rPr>
            </w:pPr>
            <w:r w:rsidRPr="008549F8">
              <w:rPr>
                <w:b/>
                <w:bCs/>
                <w:color w:val="1F497D"/>
                <w:sz w:val="24"/>
                <w:szCs w:val="24"/>
              </w:rPr>
              <w:t>51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«Ват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аналъул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акъалъулъ пикраби» Р.Х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амзатов</w:t>
            </w: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i/>
                <w:iCs/>
                <w:color w:val="0070C0"/>
                <w:sz w:val="24"/>
                <w:szCs w:val="24"/>
              </w:rPr>
            </w:pPr>
            <w:r w:rsidRPr="008549F8">
              <w:rPr>
                <w:i/>
                <w:iCs/>
                <w:color w:val="0070C0"/>
                <w:sz w:val="24"/>
                <w:szCs w:val="24"/>
              </w:rPr>
              <w:t>вуссунеб, ц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ва,чияр улкаби,ц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ехей,мех,г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азизаб Ват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ан,къаг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ида,хабалъ, хвел,ч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аголъи,умумул, рокьи,их,щуг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аркьелаб  ц</w:t>
            </w:r>
            <w:r w:rsidRPr="008549F8">
              <w:rPr>
                <w:i/>
                <w:iCs/>
                <w:color w:val="0070C0"/>
                <w:sz w:val="24"/>
                <w:szCs w:val="24"/>
                <w:lang w:val="en-US"/>
              </w:rPr>
              <w:t>I</w:t>
            </w:r>
            <w:r w:rsidRPr="008549F8">
              <w:rPr>
                <w:i/>
                <w:iCs/>
                <w:color w:val="0070C0"/>
                <w:sz w:val="24"/>
                <w:szCs w:val="24"/>
              </w:rPr>
              <w:t>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хасал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арпал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 xml:space="preserve"> 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ехь, Расулил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акъалъулъ фильм, гьесул гьаракьалъ  «Ват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аналде» кеч 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 рик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к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унеб запись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  <w:r w:rsidRPr="008549F8">
              <w:rPr>
                <w:sz w:val="24"/>
                <w:szCs w:val="24"/>
              </w:rPr>
              <w:t>рек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ехъе бицине, нилъер  Ват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>аналде жидецаго кеч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 хъвазе х</w:t>
            </w:r>
            <w:r w:rsidRPr="008549F8">
              <w:rPr>
                <w:sz w:val="24"/>
                <w:szCs w:val="24"/>
                <w:lang w:val="en-US"/>
              </w:rPr>
              <w:t>I</w:t>
            </w:r>
            <w:r w:rsidRPr="008549F8">
              <w:rPr>
                <w:sz w:val="24"/>
                <w:szCs w:val="24"/>
              </w:rPr>
              <w:t xml:space="preserve">албихьизе 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021C" w:rsidRPr="008549F8" w:rsidRDefault="00E4021C" w:rsidP="008549F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E4021C" w:rsidRPr="00623BCA" w:rsidRDefault="00E4021C" w:rsidP="00E3398B">
      <w:pPr>
        <w:rPr>
          <w:sz w:val="24"/>
          <w:szCs w:val="24"/>
        </w:rPr>
      </w:pPr>
    </w:p>
    <w:sectPr w:rsidR="00E4021C" w:rsidRPr="00623BCA" w:rsidSect="00614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398B"/>
    <w:rsid w:val="00020EF6"/>
    <w:rsid w:val="00033026"/>
    <w:rsid w:val="000455F2"/>
    <w:rsid w:val="000B361C"/>
    <w:rsid w:val="00134C74"/>
    <w:rsid w:val="001A3F90"/>
    <w:rsid w:val="001B1BA2"/>
    <w:rsid w:val="001E1DF3"/>
    <w:rsid w:val="002212BC"/>
    <w:rsid w:val="002412A6"/>
    <w:rsid w:val="00267C6E"/>
    <w:rsid w:val="0028775E"/>
    <w:rsid w:val="00287B42"/>
    <w:rsid w:val="002967BF"/>
    <w:rsid w:val="002A349C"/>
    <w:rsid w:val="002C47AE"/>
    <w:rsid w:val="00314500"/>
    <w:rsid w:val="003220DB"/>
    <w:rsid w:val="003704BF"/>
    <w:rsid w:val="00396543"/>
    <w:rsid w:val="003E02A3"/>
    <w:rsid w:val="00414888"/>
    <w:rsid w:val="004331AA"/>
    <w:rsid w:val="004418BD"/>
    <w:rsid w:val="004651B9"/>
    <w:rsid w:val="004A5ACD"/>
    <w:rsid w:val="004C4BC5"/>
    <w:rsid w:val="004D33B7"/>
    <w:rsid w:val="004E419D"/>
    <w:rsid w:val="0050250D"/>
    <w:rsid w:val="00502C7B"/>
    <w:rsid w:val="005449A4"/>
    <w:rsid w:val="005470B1"/>
    <w:rsid w:val="00550D9D"/>
    <w:rsid w:val="005654EB"/>
    <w:rsid w:val="0058525C"/>
    <w:rsid w:val="00614686"/>
    <w:rsid w:val="00623BCA"/>
    <w:rsid w:val="006934E7"/>
    <w:rsid w:val="006964D0"/>
    <w:rsid w:val="006A6F92"/>
    <w:rsid w:val="006C32EA"/>
    <w:rsid w:val="006F2809"/>
    <w:rsid w:val="00715B20"/>
    <w:rsid w:val="007254DC"/>
    <w:rsid w:val="0076557B"/>
    <w:rsid w:val="007805E6"/>
    <w:rsid w:val="00796192"/>
    <w:rsid w:val="007C0EE9"/>
    <w:rsid w:val="007C69F4"/>
    <w:rsid w:val="007E75C5"/>
    <w:rsid w:val="0083329E"/>
    <w:rsid w:val="008500B5"/>
    <w:rsid w:val="008549F8"/>
    <w:rsid w:val="008C30DA"/>
    <w:rsid w:val="008F0EE1"/>
    <w:rsid w:val="009010DE"/>
    <w:rsid w:val="0090224E"/>
    <w:rsid w:val="00974C66"/>
    <w:rsid w:val="009D4BEB"/>
    <w:rsid w:val="00A818C5"/>
    <w:rsid w:val="00A82766"/>
    <w:rsid w:val="00AB4C65"/>
    <w:rsid w:val="00AB78AA"/>
    <w:rsid w:val="00B162E6"/>
    <w:rsid w:val="00B34129"/>
    <w:rsid w:val="00B343F2"/>
    <w:rsid w:val="00B51B78"/>
    <w:rsid w:val="00B55F05"/>
    <w:rsid w:val="00B85B5B"/>
    <w:rsid w:val="00B91047"/>
    <w:rsid w:val="00BA07C6"/>
    <w:rsid w:val="00BC02F3"/>
    <w:rsid w:val="00BC7236"/>
    <w:rsid w:val="00BD736D"/>
    <w:rsid w:val="00BE0E1C"/>
    <w:rsid w:val="00C21BC0"/>
    <w:rsid w:val="00CA45A1"/>
    <w:rsid w:val="00CB5D3A"/>
    <w:rsid w:val="00CC1347"/>
    <w:rsid w:val="00CF3629"/>
    <w:rsid w:val="00D460DC"/>
    <w:rsid w:val="00D73A1D"/>
    <w:rsid w:val="00D84BCB"/>
    <w:rsid w:val="00D9098A"/>
    <w:rsid w:val="00DB4052"/>
    <w:rsid w:val="00DD0F7D"/>
    <w:rsid w:val="00DF56BF"/>
    <w:rsid w:val="00E235D5"/>
    <w:rsid w:val="00E3398B"/>
    <w:rsid w:val="00E4021C"/>
    <w:rsid w:val="00E57848"/>
    <w:rsid w:val="00E77E59"/>
    <w:rsid w:val="00E83029"/>
    <w:rsid w:val="00E84D52"/>
    <w:rsid w:val="00E918AB"/>
    <w:rsid w:val="00F22306"/>
    <w:rsid w:val="00F27833"/>
    <w:rsid w:val="00F37741"/>
    <w:rsid w:val="00F452CE"/>
    <w:rsid w:val="00F52F89"/>
    <w:rsid w:val="00F72B0E"/>
    <w:rsid w:val="00F8601B"/>
    <w:rsid w:val="00FE53F7"/>
    <w:rsid w:val="00FF0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98B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3398B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3398B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A5ACD"/>
    <w:pPr>
      <w:keepNext/>
      <w:keepLines/>
      <w:spacing w:before="200" w:after="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E3398B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rsid w:val="00E3398B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rsid w:val="004A5ACD"/>
    <w:rPr>
      <w:rFonts w:ascii="Cambria" w:hAnsi="Cambria" w:cs="Cambria"/>
      <w:b/>
      <w:bCs/>
      <w:i/>
      <w:iCs/>
      <w:color w:val="4F81BD"/>
    </w:rPr>
  </w:style>
  <w:style w:type="paragraph" w:styleId="Title">
    <w:name w:val="Title"/>
    <w:basedOn w:val="Normal"/>
    <w:next w:val="Normal"/>
    <w:link w:val="TitleChar"/>
    <w:uiPriority w:val="99"/>
    <w:qFormat/>
    <w:rsid w:val="00E3398B"/>
    <w:pPr>
      <w:pBdr>
        <w:bottom w:val="single" w:sz="8" w:space="4" w:color="4F81BD"/>
      </w:pBdr>
      <w:spacing w:after="300" w:line="240" w:lineRule="auto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rsid w:val="00E3398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E3398B"/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E3398B"/>
    <w:rPr>
      <w:rFonts w:ascii="Cambria" w:hAnsi="Cambria" w:cs="Cambria"/>
      <w:i/>
      <w:iCs/>
      <w:color w:val="4F81BD"/>
      <w:spacing w:val="15"/>
      <w:sz w:val="24"/>
      <w:szCs w:val="24"/>
    </w:rPr>
  </w:style>
  <w:style w:type="table" w:styleId="TableGrid">
    <w:name w:val="Table Grid"/>
    <w:basedOn w:val="TableNormal"/>
    <w:uiPriority w:val="99"/>
    <w:rsid w:val="00E3398B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Quote">
    <w:name w:val="Quote"/>
    <w:basedOn w:val="Normal"/>
    <w:next w:val="Normal"/>
    <w:link w:val="QuoteChar"/>
    <w:uiPriority w:val="99"/>
    <w:qFormat/>
    <w:rsid w:val="003220DB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99"/>
    <w:rsid w:val="003220DB"/>
    <w:rPr>
      <w:i/>
      <w:iCs/>
      <w:color w:val="000000"/>
    </w:rPr>
  </w:style>
  <w:style w:type="paragraph" w:styleId="NoSpacing">
    <w:name w:val="No Spacing"/>
    <w:uiPriority w:val="99"/>
    <w:qFormat/>
    <w:rsid w:val="0050250D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10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0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1009</TotalTime>
  <Pages>10</Pages>
  <Words>2681</Words>
  <Characters>15286</Characters>
  <Application>Microsoft Office Outlook</Application>
  <DocSecurity>0</DocSecurity>
  <Lines>0</Lines>
  <Paragraphs>0</Paragraphs>
  <ScaleCrop>false</ScaleCrop>
  <Company>Мир Музыки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Sarat</dc:creator>
  <cp:keywords/>
  <dc:description/>
  <cp:lastModifiedBy>Абакар</cp:lastModifiedBy>
  <cp:revision>26</cp:revision>
  <cp:lastPrinted>2013-11-10T07:14:00Z</cp:lastPrinted>
  <dcterms:created xsi:type="dcterms:W3CDTF">2012-09-11T19:41:00Z</dcterms:created>
  <dcterms:modified xsi:type="dcterms:W3CDTF">2017-09-29T05:19:00Z</dcterms:modified>
</cp:coreProperties>
</file>